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0A1AC" w14:textId="164C9354" w:rsidR="001A0486" w:rsidRPr="00DB4741" w:rsidRDefault="001A0486" w:rsidP="001A0486">
      <w:pPr>
        <w:pStyle w:val="a4"/>
        <w:widowControl w:val="0"/>
        <w:tabs>
          <w:tab w:val="right" w:pos="8280"/>
          <w:tab w:val="right" w:pos="9781"/>
        </w:tabs>
        <w:spacing w:after="0" w:line="276" w:lineRule="auto"/>
        <w:ind w:right="-58"/>
        <w:rPr>
          <w:rFonts w:ascii="Arial" w:hAnsi="Arial" w:cs="Arial"/>
          <w:b/>
          <w:sz w:val="24"/>
          <w:lang w:val="en-US"/>
        </w:rPr>
      </w:pPr>
      <w:r w:rsidRPr="00DB4741">
        <w:rPr>
          <w:rFonts w:ascii="Arial" w:hAnsi="Arial" w:cs="Arial"/>
          <w:b/>
          <w:sz w:val="24"/>
          <w:lang w:val="en-US"/>
        </w:rPr>
        <w:t>3GPP TSG RAN WG1 #98</w:t>
      </w:r>
      <w:r w:rsidRPr="00DB4741">
        <w:rPr>
          <w:rFonts w:ascii="Arial" w:hAnsi="Arial" w:cs="Arial"/>
          <w:b/>
          <w:sz w:val="24"/>
          <w:lang w:val="en-US"/>
        </w:rPr>
        <w:tab/>
      </w:r>
      <w:r w:rsidRPr="00DB4741">
        <w:rPr>
          <w:rFonts w:ascii="Arial" w:hAnsi="Arial" w:cs="Arial"/>
          <w:b/>
          <w:sz w:val="24"/>
          <w:lang w:val="en-US"/>
        </w:rPr>
        <w:tab/>
      </w:r>
      <w:r w:rsidRPr="00DB4741">
        <w:rPr>
          <w:rFonts w:ascii="Arial" w:hAnsi="Arial" w:cs="Arial"/>
          <w:b/>
          <w:sz w:val="24"/>
          <w:lang w:val="en-US"/>
        </w:rPr>
        <w:tab/>
      </w:r>
      <w:r>
        <w:rPr>
          <w:rFonts w:ascii="新細明體" w:eastAsia="新細明體" w:hAnsi="新細明體" w:cs="Arial" w:hint="eastAsia"/>
          <w:b/>
          <w:sz w:val="24"/>
          <w:lang w:val="en-US" w:eastAsia="zh-TW"/>
        </w:rPr>
        <w:t xml:space="preserve">        </w:t>
      </w:r>
      <w:r w:rsidR="00C96FD8">
        <w:rPr>
          <w:rFonts w:ascii="新細明體" w:eastAsia="新細明體" w:hAnsi="新細明體" w:cs="Arial"/>
          <w:b/>
          <w:sz w:val="24"/>
          <w:lang w:val="en-US" w:eastAsia="zh-TW"/>
        </w:rPr>
        <w:t xml:space="preserve">  </w:t>
      </w:r>
      <w:r w:rsidRPr="00DB4741">
        <w:rPr>
          <w:rFonts w:ascii="Arial" w:hAnsi="Arial" w:cs="Arial"/>
          <w:b/>
          <w:sz w:val="24"/>
          <w:lang w:val="en-US"/>
        </w:rPr>
        <w:t>R1-1</w:t>
      </w:r>
      <w:r w:rsidR="00C96FD8">
        <w:rPr>
          <w:rFonts w:ascii="Arial" w:hAnsi="Arial" w:cs="Arial"/>
          <w:b/>
          <w:sz w:val="24"/>
          <w:lang w:val="en-US"/>
        </w:rPr>
        <w:t>98388</w:t>
      </w:r>
    </w:p>
    <w:p w14:paraId="3D57354D" w14:textId="61F2EF9B" w:rsidR="001A0486" w:rsidRDefault="001A0486" w:rsidP="001A0486">
      <w:pPr>
        <w:pStyle w:val="a4"/>
        <w:widowControl w:val="0"/>
        <w:tabs>
          <w:tab w:val="right" w:pos="8280"/>
          <w:tab w:val="right" w:pos="9781"/>
        </w:tabs>
        <w:spacing w:after="0" w:line="276" w:lineRule="auto"/>
        <w:ind w:right="-58"/>
        <w:rPr>
          <w:rFonts w:ascii="Arial" w:hAnsi="Arial" w:cs="Arial"/>
          <w:b/>
          <w:sz w:val="24"/>
          <w:lang w:val="en-US"/>
        </w:rPr>
      </w:pPr>
      <w:r w:rsidRPr="00DB4741">
        <w:rPr>
          <w:rFonts w:ascii="Arial" w:hAnsi="Arial" w:cs="Arial"/>
          <w:b/>
          <w:sz w:val="24"/>
          <w:lang w:val="en-US"/>
        </w:rPr>
        <w:t xml:space="preserve">Prague, </w:t>
      </w:r>
      <w:r w:rsidR="00A51A91" w:rsidRPr="00EB3717">
        <w:rPr>
          <w:rFonts w:ascii="Arial" w:hAnsi="Arial" w:cs="Arial"/>
          <w:b/>
          <w:bCs/>
          <w:sz w:val="24"/>
        </w:rPr>
        <w:t>Czech</w:t>
      </w:r>
      <w:r w:rsidRPr="00DB4741">
        <w:rPr>
          <w:rFonts w:ascii="Arial" w:hAnsi="Arial" w:cs="Arial"/>
          <w:b/>
          <w:sz w:val="24"/>
          <w:lang w:val="en-US"/>
        </w:rPr>
        <w:t>, August 26th – 30th, 2019</w:t>
      </w:r>
    </w:p>
    <w:p w14:paraId="1EF8395E" w14:textId="77777777" w:rsidR="00FC4035" w:rsidRPr="00351731" w:rsidRDefault="00FC4035" w:rsidP="00351731">
      <w:pPr>
        <w:pStyle w:val="a4"/>
        <w:widowControl w:val="0"/>
        <w:tabs>
          <w:tab w:val="right" w:pos="8280"/>
          <w:tab w:val="right" w:pos="9781"/>
        </w:tabs>
        <w:spacing w:after="0" w:line="276" w:lineRule="auto"/>
        <w:ind w:right="-58"/>
        <w:jc w:val="left"/>
        <w:rPr>
          <w:rFonts w:ascii="Arial" w:eastAsia="MS Mincho" w:hAnsi="Arial" w:cs="Arial"/>
          <w:b/>
          <w:bCs/>
          <w:sz w:val="24"/>
          <w:lang w:val="en-US" w:eastAsia="ja-JP"/>
        </w:rPr>
      </w:pPr>
    </w:p>
    <w:p w14:paraId="2D4672AD" w14:textId="1C3EED8F" w:rsidR="00ED73DD" w:rsidRDefault="00ED73DD" w:rsidP="00351731">
      <w:pPr>
        <w:pStyle w:val="a4"/>
        <w:widowControl w:val="0"/>
        <w:tabs>
          <w:tab w:val="clear" w:pos="4536"/>
          <w:tab w:val="clear" w:pos="9072"/>
        </w:tabs>
        <w:spacing w:after="0" w:line="276" w:lineRule="auto"/>
        <w:ind w:right="-57"/>
        <w:jc w:val="left"/>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DB70B7">
        <w:rPr>
          <w:rFonts w:ascii="Arial" w:hAnsi="Arial" w:cs="Arial"/>
          <w:b/>
          <w:bCs/>
          <w:sz w:val="24"/>
          <w:lang w:val="en-US"/>
        </w:rPr>
        <w:t>7.2.2.</w:t>
      </w:r>
      <w:r w:rsidR="001B150F" w:rsidRPr="001B150F">
        <w:rPr>
          <w:rFonts w:ascii="Arial" w:hAnsi="Arial" w:cs="Arial" w:hint="eastAsia"/>
          <w:b/>
          <w:bCs/>
          <w:sz w:val="24"/>
          <w:lang w:val="en-US"/>
        </w:rPr>
        <w:t>2</w:t>
      </w:r>
      <w:r w:rsidR="00DB70B7">
        <w:rPr>
          <w:rFonts w:ascii="Arial" w:hAnsi="Arial" w:cs="Arial"/>
          <w:b/>
          <w:bCs/>
          <w:sz w:val="24"/>
          <w:lang w:val="en-US"/>
        </w:rPr>
        <w:t>.4</w:t>
      </w:r>
    </w:p>
    <w:p w14:paraId="02AA2B85" w14:textId="27F94783" w:rsidR="007D4C02" w:rsidRPr="0099619E" w:rsidRDefault="003C0C00" w:rsidP="00351731">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05260">
        <w:rPr>
          <w:rFonts w:ascii="Arial" w:hAnsi="Arial" w:cs="Arial"/>
          <w:b/>
          <w:bCs/>
          <w:sz w:val="24"/>
          <w:lang w:val="en-US"/>
        </w:rPr>
        <w:t>MediaTek Inc.</w:t>
      </w:r>
    </w:p>
    <w:p w14:paraId="55544A88" w14:textId="4D3FB59E" w:rsidR="007D4C02" w:rsidRPr="0099619E" w:rsidRDefault="007D4C02" w:rsidP="00351731">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C96FD8" w:rsidRPr="00C96FD8">
        <w:rPr>
          <w:rFonts w:ascii="Arial" w:hAnsi="Arial" w:cs="Arial"/>
          <w:b/>
          <w:bCs/>
          <w:sz w:val="24"/>
          <w:lang w:val="en-US"/>
        </w:rPr>
        <w:t>Discussion on NR-U configured grant</w:t>
      </w:r>
    </w:p>
    <w:p w14:paraId="1DBC2C9C" w14:textId="7D2C1E18" w:rsidR="007122C4" w:rsidRPr="0099619E" w:rsidRDefault="001F3AEC" w:rsidP="00351731">
      <w:pPr>
        <w:widowControl w:val="0"/>
        <w:pBdr>
          <w:bottom w:val="single" w:sz="12" w:space="1" w:color="auto"/>
        </w:pBdr>
        <w:autoSpaceDE w:val="0"/>
        <w:autoSpaceDN w:val="0"/>
        <w:spacing w:after="0" w:line="276" w:lineRule="auto"/>
        <w:jc w:val="left"/>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00F05260">
        <w:rPr>
          <w:rFonts w:ascii="Arial" w:hAnsi="Arial" w:cs="Arial"/>
          <w:b/>
          <w:snapToGrid w:val="0"/>
          <w:kern w:val="2"/>
          <w:sz w:val="24"/>
          <w:lang w:val="en-US" w:eastAsia="ko-KR"/>
        </w:rPr>
        <w:t>Discussion</w:t>
      </w:r>
    </w:p>
    <w:p w14:paraId="5708280C" w14:textId="77777777" w:rsidR="00623807" w:rsidRDefault="00E503C3" w:rsidP="008C78B0">
      <w:pPr>
        <w:pStyle w:val="1"/>
        <w:keepNext w:val="0"/>
        <w:widowControl w:val="0"/>
        <w:spacing w:before="480" w:after="120" w:line="276" w:lineRule="auto"/>
        <w:ind w:left="518" w:hanging="518"/>
        <w:jc w:val="left"/>
        <w:rPr>
          <w:sz w:val="28"/>
        </w:rPr>
      </w:pPr>
      <w:r>
        <w:rPr>
          <w:sz w:val="28"/>
        </w:rPr>
        <w:t>Introduction</w:t>
      </w:r>
      <w:r w:rsidR="00DE31C2">
        <w:rPr>
          <w:sz w:val="28"/>
        </w:rPr>
        <w:t xml:space="preserve"> </w:t>
      </w:r>
    </w:p>
    <w:p w14:paraId="7A350A6A" w14:textId="5284C814" w:rsidR="00B74283" w:rsidRDefault="00B74283" w:rsidP="008C78B0">
      <w:pPr>
        <w:spacing w:line="276" w:lineRule="auto"/>
        <w:jc w:val="left"/>
      </w:pPr>
      <w:r>
        <w:t>In RAN1#</w:t>
      </w:r>
      <w:r w:rsidR="004E09F0">
        <w:t>96 [1] and RAN1#97 [2] meetings</w:t>
      </w:r>
      <w:r>
        <w:t xml:space="preserve">, the following agreements were made: </w:t>
      </w:r>
    </w:p>
    <w:tbl>
      <w:tblPr>
        <w:tblStyle w:val="af2"/>
        <w:tblW w:w="0" w:type="auto"/>
        <w:tblLook w:val="04A0" w:firstRow="1" w:lastRow="0" w:firstColumn="1" w:lastColumn="0" w:noHBand="0" w:noVBand="1"/>
      </w:tblPr>
      <w:tblGrid>
        <w:gridCol w:w="9919"/>
      </w:tblGrid>
      <w:tr w:rsidR="00B74283" w14:paraId="04E10484" w14:textId="77777777" w:rsidTr="00304CDB">
        <w:trPr>
          <w:trHeight w:val="6562"/>
        </w:trPr>
        <w:tc>
          <w:tcPr>
            <w:tcW w:w="9919" w:type="dxa"/>
          </w:tcPr>
          <w:p w14:paraId="6447EF16" w14:textId="08A1FDE6" w:rsidR="000E4B26" w:rsidRDefault="000E4B26" w:rsidP="00304CDB">
            <w:pPr>
              <w:spacing w:after="0" w:line="240" w:lineRule="exact"/>
              <w:jc w:val="left"/>
              <w:rPr>
                <w:lang w:eastAsia="x-none"/>
              </w:rPr>
            </w:pPr>
            <w:r w:rsidRPr="00E044F3">
              <w:rPr>
                <w:highlight w:val="green"/>
                <w:lang w:eastAsia="x-none"/>
              </w:rPr>
              <w:t>Agreement</w:t>
            </w:r>
            <w:r w:rsidR="00C76B62">
              <w:rPr>
                <w:highlight w:val="green"/>
                <w:lang w:eastAsia="x-none"/>
              </w:rPr>
              <w:t xml:space="preserve"> RAN1#96</w:t>
            </w:r>
            <w:r w:rsidRPr="00E044F3">
              <w:rPr>
                <w:highlight w:val="green"/>
                <w:lang w:eastAsia="x-none"/>
              </w:rPr>
              <w:t>:</w:t>
            </w:r>
          </w:p>
          <w:p w14:paraId="36AC0D83" w14:textId="77777777" w:rsidR="000E4B26" w:rsidRDefault="000E4B26" w:rsidP="00304CDB">
            <w:pPr>
              <w:spacing w:line="240" w:lineRule="exact"/>
              <w:jc w:val="left"/>
              <w:rPr>
                <w:lang w:eastAsia="x-none"/>
              </w:rPr>
            </w:pPr>
            <w:r>
              <w:rPr>
                <w:lang w:eastAsia="x-none"/>
              </w:rPr>
              <w:t>For PUSCH transmitted using CG, CBG-based retransmission is supported at least by using dedicated scheduled resource allocated by an UL grant.</w:t>
            </w:r>
          </w:p>
          <w:p w14:paraId="018F315C" w14:textId="77777777" w:rsidR="000E4B26" w:rsidRDefault="000E4B26" w:rsidP="00304CDB">
            <w:pPr>
              <w:numPr>
                <w:ilvl w:val="0"/>
                <w:numId w:val="26"/>
              </w:numPr>
              <w:spacing w:after="0" w:line="240" w:lineRule="exact"/>
              <w:jc w:val="left"/>
              <w:rPr>
                <w:lang w:eastAsia="x-none"/>
              </w:rPr>
            </w:pPr>
            <w:r>
              <w:rPr>
                <w:lang w:eastAsia="x-none"/>
              </w:rPr>
              <w:t>FFS: CBG-based retransmission using a configured grant</w:t>
            </w:r>
          </w:p>
          <w:p w14:paraId="6D6556EF" w14:textId="77777777" w:rsidR="000E4B26" w:rsidRDefault="000E4B26" w:rsidP="00304CDB">
            <w:pPr>
              <w:numPr>
                <w:ilvl w:val="0"/>
                <w:numId w:val="26"/>
              </w:numPr>
              <w:spacing w:line="240" w:lineRule="exact"/>
              <w:jc w:val="left"/>
              <w:rPr>
                <w:lang w:eastAsia="x-none"/>
              </w:rPr>
            </w:pPr>
            <w:r>
              <w:rPr>
                <w:lang w:eastAsia="x-none"/>
              </w:rPr>
              <w:t>Note: Include this agreement in an LS to RAN2 informing them of relevant RAN1 agreements</w:t>
            </w:r>
          </w:p>
          <w:p w14:paraId="166064FA" w14:textId="43B97144" w:rsidR="000E4B26" w:rsidRDefault="000E4B26" w:rsidP="00304CDB">
            <w:pPr>
              <w:spacing w:after="0" w:line="240" w:lineRule="exact"/>
              <w:jc w:val="left"/>
              <w:rPr>
                <w:lang w:eastAsia="x-none"/>
              </w:rPr>
            </w:pPr>
            <w:r w:rsidRPr="00D07C8C">
              <w:rPr>
                <w:highlight w:val="green"/>
                <w:lang w:eastAsia="x-none"/>
              </w:rPr>
              <w:t>Agreement</w:t>
            </w:r>
            <w:r w:rsidR="00C76B62">
              <w:rPr>
                <w:highlight w:val="green"/>
                <w:lang w:eastAsia="x-none"/>
              </w:rPr>
              <w:t xml:space="preserve"> RAN1#96</w:t>
            </w:r>
            <w:r w:rsidRPr="00D07C8C">
              <w:rPr>
                <w:highlight w:val="green"/>
                <w:lang w:eastAsia="x-none"/>
              </w:rPr>
              <w:t>:</w:t>
            </w:r>
          </w:p>
          <w:p w14:paraId="0B0E8C76" w14:textId="77777777" w:rsidR="000E4B26" w:rsidRDefault="000E4B26" w:rsidP="00304CDB">
            <w:pPr>
              <w:spacing w:after="0" w:line="240" w:lineRule="exact"/>
              <w:jc w:val="left"/>
              <w:rPr>
                <w:lang w:eastAsia="x-none"/>
              </w:rPr>
            </w:pPr>
            <w:r>
              <w:rPr>
                <w:lang w:eastAsia="x-none"/>
              </w:rPr>
              <w:t>For initial transmission on configured grant resource, HARQ retransmission on configured grant resource upon configured grant timer expiration (assume NACK if no ACK is received) is supported</w:t>
            </w:r>
          </w:p>
          <w:p w14:paraId="482F42D7" w14:textId="77777777" w:rsidR="000E4B26" w:rsidRDefault="000E4B26" w:rsidP="00304CDB">
            <w:pPr>
              <w:numPr>
                <w:ilvl w:val="0"/>
                <w:numId w:val="27"/>
              </w:numPr>
              <w:spacing w:line="240" w:lineRule="exact"/>
              <w:jc w:val="left"/>
              <w:rPr>
                <w:lang w:eastAsia="x-none"/>
              </w:rPr>
            </w:pPr>
            <w:r>
              <w:rPr>
                <w:lang w:eastAsia="x-none"/>
              </w:rPr>
              <w:t>Note: Include this agreement in an LS to RAN2 informing them of relevant RAN1 agreements</w:t>
            </w:r>
          </w:p>
          <w:p w14:paraId="781C4967" w14:textId="4344F2AF" w:rsidR="000E4B26" w:rsidRDefault="000E4B26" w:rsidP="00304CDB">
            <w:pPr>
              <w:spacing w:after="0" w:line="240" w:lineRule="exact"/>
              <w:jc w:val="left"/>
              <w:rPr>
                <w:lang w:eastAsia="x-none"/>
              </w:rPr>
            </w:pPr>
            <w:r w:rsidRPr="00AD0057">
              <w:rPr>
                <w:highlight w:val="green"/>
                <w:lang w:eastAsia="x-none"/>
              </w:rPr>
              <w:t>Agreement</w:t>
            </w:r>
            <w:r w:rsidR="00C76B62">
              <w:rPr>
                <w:highlight w:val="green"/>
                <w:lang w:eastAsia="x-none"/>
              </w:rPr>
              <w:t xml:space="preserve"> RAN1#96</w:t>
            </w:r>
            <w:r w:rsidRPr="00AD0057">
              <w:rPr>
                <w:highlight w:val="green"/>
                <w:lang w:eastAsia="x-none"/>
              </w:rPr>
              <w:t>:</w:t>
            </w:r>
          </w:p>
          <w:p w14:paraId="7038FF7B" w14:textId="77777777" w:rsidR="000E4B26" w:rsidRDefault="000E4B26" w:rsidP="00304CDB">
            <w:pPr>
              <w:spacing w:after="0" w:line="240" w:lineRule="exact"/>
              <w:jc w:val="left"/>
              <w:rPr>
                <w:szCs w:val="20"/>
              </w:rPr>
            </w:pPr>
            <w:r>
              <w:rPr>
                <w:szCs w:val="20"/>
              </w:rPr>
              <w:t>When a UE initiates a channel occupancy with a transmission using a configured grant, it can signal at least the following</w:t>
            </w:r>
          </w:p>
          <w:p w14:paraId="55AE16AE" w14:textId="77777777" w:rsidR="000E4B26" w:rsidRPr="00AD0057" w:rsidRDefault="000E4B26" w:rsidP="00304CDB">
            <w:pPr>
              <w:numPr>
                <w:ilvl w:val="0"/>
                <w:numId w:val="27"/>
              </w:numPr>
              <w:spacing w:after="0" w:line="240" w:lineRule="exact"/>
              <w:jc w:val="left"/>
              <w:rPr>
                <w:lang w:eastAsia="x-none"/>
              </w:rPr>
            </w:pPr>
            <w:r>
              <w:rPr>
                <w:szCs w:val="20"/>
              </w:rPr>
              <w:t>The duration that the gNB is allowed to transmit in the channel occupancy initiated by the UE</w:t>
            </w:r>
          </w:p>
          <w:p w14:paraId="12A8FAF0" w14:textId="77777777" w:rsidR="000E4B26" w:rsidRDefault="000E4B26" w:rsidP="00304CDB">
            <w:pPr>
              <w:numPr>
                <w:ilvl w:val="0"/>
                <w:numId w:val="27"/>
              </w:numPr>
              <w:spacing w:after="0" w:line="240" w:lineRule="exact"/>
              <w:jc w:val="left"/>
              <w:rPr>
                <w:lang w:eastAsia="x-none"/>
              </w:rPr>
            </w:pPr>
            <w:r>
              <w:rPr>
                <w:lang w:eastAsia="x-none"/>
              </w:rPr>
              <w:t xml:space="preserve">FFS: </w:t>
            </w:r>
          </w:p>
          <w:p w14:paraId="77AF87F9" w14:textId="77777777" w:rsidR="000E4B26" w:rsidRDefault="000E4B26" w:rsidP="00304CDB">
            <w:pPr>
              <w:numPr>
                <w:ilvl w:val="1"/>
                <w:numId w:val="27"/>
              </w:numPr>
              <w:spacing w:after="0" w:line="240" w:lineRule="exact"/>
              <w:jc w:val="left"/>
              <w:rPr>
                <w:lang w:eastAsia="x-none"/>
              </w:rPr>
            </w:pPr>
            <w:r>
              <w:rPr>
                <w:lang w:eastAsia="x-none"/>
              </w:rPr>
              <w:t>How the duration is signalled</w:t>
            </w:r>
          </w:p>
          <w:p w14:paraId="240063E7" w14:textId="77777777" w:rsidR="000E4B26" w:rsidRDefault="000E4B26" w:rsidP="00304CDB">
            <w:pPr>
              <w:numPr>
                <w:ilvl w:val="1"/>
                <w:numId w:val="27"/>
              </w:numPr>
              <w:spacing w:after="0" w:line="240" w:lineRule="exact"/>
              <w:jc w:val="left"/>
              <w:rPr>
                <w:lang w:eastAsia="x-none"/>
              </w:rPr>
            </w:pPr>
            <w:r>
              <w:rPr>
                <w:lang w:eastAsia="x-none"/>
              </w:rPr>
              <w:t>Whether the UE should signal continued use of the COT for its own transmissions</w:t>
            </w:r>
          </w:p>
          <w:p w14:paraId="298424BE" w14:textId="77777777" w:rsidR="00B74283" w:rsidRDefault="000E4B26" w:rsidP="00304CDB">
            <w:pPr>
              <w:numPr>
                <w:ilvl w:val="1"/>
                <w:numId w:val="27"/>
              </w:numPr>
              <w:spacing w:line="240" w:lineRule="exact"/>
              <w:jc w:val="left"/>
              <w:rPr>
                <w:lang w:eastAsia="x-none"/>
              </w:rPr>
            </w:pPr>
            <w:r>
              <w:rPr>
                <w:lang w:eastAsia="x-none"/>
              </w:rPr>
              <w:t>LBT priority class</w:t>
            </w:r>
          </w:p>
          <w:p w14:paraId="246C4D14" w14:textId="4AFC9855" w:rsidR="004E09F0" w:rsidRDefault="004E09F0" w:rsidP="00304CDB">
            <w:pPr>
              <w:spacing w:after="0"/>
              <w:jc w:val="left"/>
            </w:pPr>
            <w:r w:rsidRPr="009F392D">
              <w:rPr>
                <w:highlight w:val="green"/>
              </w:rPr>
              <w:t>Agreement</w:t>
            </w:r>
            <w:r>
              <w:rPr>
                <w:highlight w:val="green"/>
              </w:rPr>
              <w:t xml:space="preserve"> RAN1#97</w:t>
            </w:r>
            <w:r w:rsidRPr="009F392D">
              <w:rPr>
                <w:highlight w:val="green"/>
              </w:rPr>
              <w:t>:</w:t>
            </w:r>
          </w:p>
          <w:p w14:paraId="69D5ADC3" w14:textId="77777777" w:rsidR="004E09F0" w:rsidRDefault="004E09F0" w:rsidP="00304CDB">
            <w:pPr>
              <w:spacing w:after="0"/>
              <w:jc w:val="left"/>
            </w:pPr>
            <w:r>
              <w:t xml:space="preserve">For configured grant time domain resource allocation, the mechanisms in Rel-15 (both Type 1 and Type 2) are extended so that the number of allocated slots following the time instance corresponding to the indicated offset can be configured </w:t>
            </w:r>
          </w:p>
          <w:p w14:paraId="45780634" w14:textId="77777777" w:rsidR="004E09F0" w:rsidRDefault="004E09F0" w:rsidP="00304CDB">
            <w:pPr>
              <w:numPr>
                <w:ilvl w:val="0"/>
                <w:numId w:val="30"/>
              </w:numPr>
              <w:spacing w:after="0"/>
              <w:jc w:val="left"/>
            </w:pPr>
            <w:r>
              <w:t>FFS: How to indicate multiple PUSCHs within a slot.</w:t>
            </w:r>
          </w:p>
          <w:p w14:paraId="242C7BCA" w14:textId="576CD263" w:rsidR="004E09F0" w:rsidRDefault="004E09F0" w:rsidP="00304CDB">
            <w:pPr>
              <w:spacing w:before="240" w:after="0"/>
              <w:jc w:val="left"/>
            </w:pPr>
            <w:r w:rsidRPr="00A87CF6">
              <w:rPr>
                <w:highlight w:val="green"/>
              </w:rPr>
              <w:t>Agreement</w:t>
            </w:r>
            <w:r>
              <w:rPr>
                <w:highlight w:val="green"/>
              </w:rPr>
              <w:t xml:space="preserve"> RAN1#97</w:t>
            </w:r>
            <w:r w:rsidRPr="00A87CF6">
              <w:rPr>
                <w:highlight w:val="green"/>
              </w:rPr>
              <w:t>:</w:t>
            </w:r>
          </w:p>
          <w:p w14:paraId="76B124E3" w14:textId="70373561" w:rsidR="00C76B62" w:rsidRPr="00F64C6F" w:rsidRDefault="004E09F0" w:rsidP="00304CDB">
            <w:pPr>
              <w:adjustRightInd w:val="0"/>
              <w:snapToGrid w:val="0"/>
              <w:spacing w:after="0"/>
              <w:jc w:val="left"/>
              <w:rPr>
                <w:rFonts w:cs="Times"/>
                <w:szCs w:val="20"/>
              </w:rPr>
            </w:pPr>
            <w:r>
              <w:rPr>
                <w:rFonts w:cs="Times"/>
                <w:szCs w:val="20"/>
              </w:rPr>
              <w:t>UE can only start transmissions accessing transmission opportunities provided by a configured grant at the configured/indicated starting position.</w:t>
            </w:r>
          </w:p>
        </w:tc>
      </w:tr>
    </w:tbl>
    <w:p w14:paraId="066450E0" w14:textId="4F383789" w:rsidR="00B40357" w:rsidRPr="00C365D6" w:rsidRDefault="00C47D5F" w:rsidP="00834A45">
      <w:pPr>
        <w:spacing w:before="240"/>
        <w:jc w:val="left"/>
        <w:rPr>
          <w:rFonts w:ascii="Times New Roman" w:hAnsi="Times New Roman"/>
        </w:rPr>
      </w:pPr>
      <w:r w:rsidRPr="00C365D6">
        <w:rPr>
          <w:rFonts w:ascii="Times New Roman" w:hAnsi="Times New Roman"/>
        </w:rPr>
        <w:t>In this contribution</w:t>
      </w:r>
      <w:r w:rsidR="00B40357" w:rsidRPr="00C365D6">
        <w:rPr>
          <w:rFonts w:ascii="Times New Roman" w:hAnsi="Times New Roman"/>
        </w:rPr>
        <w:t xml:space="preserve">, </w:t>
      </w:r>
      <w:r w:rsidR="004A7CF0" w:rsidRPr="00C365D6">
        <w:rPr>
          <w:rFonts w:ascii="Times New Roman" w:hAnsi="Times New Roman"/>
        </w:rPr>
        <w:t xml:space="preserve">we will discuss </w:t>
      </w:r>
      <w:r w:rsidR="00B40357" w:rsidRPr="00C365D6">
        <w:rPr>
          <w:rFonts w:ascii="Times New Roman" w:hAnsi="Times New Roman"/>
        </w:rPr>
        <w:t>the following issues</w:t>
      </w:r>
      <w:r w:rsidRPr="00C365D6">
        <w:rPr>
          <w:rFonts w:ascii="Times New Roman" w:hAnsi="Times New Roman"/>
        </w:rPr>
        <w:t xml:space="preserve"> for NR-U configured grant</w:t>
      </w:r>
      <w:r w:rsidR="00B40357" w:rsidRPr="00C365D6">
        <w:rPr>
          <w:rFonts w:ascii="Times New Roman" w:hAnsi="Times New Roman"/>
        </w:rPr>
        <w:t>:</w:t>
      </w:r>
    </w:p>
    <w:p w14:paraId="749F43FB" w14:textId="498164D9" w:rsidR="00BC5A1F" w:rsidRPr="0059155A" w:rsidRDefault="0059155A" w:rsidP="00834A45">
      <w:pPr>
        <w:pStyle w:val="af8"/>
        <w:numPr>
          <w:ilvl w:val="0"/>
          <w:numId w:val="7"/>
        </w:numPr>
        <w:spacing w:before="120" w:after="0" w:line="240" w:lineRule="auto"/>
        <w:jc w:val="left"/>
      </w:pPr>
      <w:r w:rsidRPr="003C5B0B">
        <w:t>CBG-</w:t>
      </w:r>
      <w:r w:rsidRPr="003C5B0B">
        <w:rPr>
          <w:rFonts w:hint="eastAsia"/>
        </w:rPr>
        <w:t>based</w:t>
      </w:r>
      <w:r w:rsidRPr="003C5B0B">
        <w:t xml:space="preserve"> retransmission on </w:t>
      </w:r>
      <w:r w:rsidR="001D3314" w:rsidRPr="003C5B0B">
        <w:t>CG</w:t>
      </w:r>
      <w:r w:rsidR="003C5B0B" w:rsidRPr="003C5B0B">
        <w:t xml:space="preserve"> resource</w:t>
      </w:r>
    </w:p>
    <w:p w14:paraId="29517C03" w14:textId="59C0A9C7" w:rsidR="00F64C6F" w:rsidRDefault="00F64C6F" w:rsidP="00834A45">
      <w:pPr>
        <w:pStyle w:val="af8"/>
        <w:numPr>
          <w:ilvl w:val="0"/>
          <w:numId w:val="7"/>
        </w:numPr>
        <w:spacing w:before="120" w:after="0" w:line="240" w:lineRule="auto"/>
        <w:jc w:val="left"/>
      </w:pPr>
      <w:r>
        <w:t>Downlink feedback information</w:t>
      </w:r>
    </w:p>
    <w:p w14:paraId="181BCDCE" w14:textId="246DB957" w:rsidR="00834A45" w:rsidRDefault="00834A45" w:rsidP="00834A45">
      <w:pPr>
        <w:pStyle w:val="af8"/>
        <w:numPr>
          <w:ilvl w:val="0"/>
          <w:numId w:val="7"/>
        </w:numPr>
        <w:spacing w:before="120" w:after="0" w:line="240" w:lineRule="auto"/>
        <w:jc w:val="left"/>
      </w:pPr>
      <w:r w:rsidRPr="00834A45">
        <w:t xml:space="preserve">Multiple </w:t>
      </w:r>
      <w:r w:rsidRPr="00834A45">
        <w:rPr>
          <w:rFonts w:hint="eastAsia"/>
        </w:rPr>
        <w:t xml:space="preserve">active </w:t>
      </w:r>
      <w:r w:rsidRPr="00834A45">
        <w:t>CG configurations</w:t>
      </w:r>
    </w:p>
    <w:p w14:paraId="0359F55D" w14:textId="11A70622" w:rsidR="003C5B0B" w:rsidRDefault="003C5B0B" w:rsidP="00834A45">
      <w:pPr>
        <w:pStyle w:val="af8"/>
        <w:numPr>
          <w:ilvl w:val="0"/>
          <w:numId w:val="7"/>
        </w:numPr>
        <w:spacing w:before="120" w:after="0" w:line="240" w:lineRule="auto"/>
        <w:jc w:val="left"/>
      </w:pPr>
      <w:r>
        <w:t>COT</w:t>
      </w:r>
      <w:r w:rsidRPr="003C5B0B">
        <w:rPr>
          <w:rFonts w:hint="eastAsia"/>
        </w:rPr>
        <w:t xml:space="preserve"> sharing with CG </w:t>
      </w:r>
      <w:r w:rsidR="003D77BE">
        <w:t>transmission</w:t>
      </w:r>
    </w:p>
    <w:p w14:paraId="1729F230" w14:textId="1F2AC314" w:rsidR="00B530F8" w:rsidRDefault="004A7CF0" w:rsidP="00834A45">
      <w:pPr>
        <w:pStyle w:val="1"/>
        <w:keepNext w:val="0"/>
        <w:widowControl w:val="0"/>
        <w:spacing w:before="480" w:after="120"/>
        <w:ind w:left="518" w:hanging="518"/>
        <w:rPr>
          <w:sz w:val="28"/>
        </w:rPr>
      </w:pPr>
      <w:r>
        <w:rPr>
          <w:sz w:val="28"/>
        </w:rPr>
        <w:t>Discussion</w:t>
      </w:r>
    </w:p>
    <w:p w14:paraId="07B1AE5E" w14:textId="63BB2012" w:rsidR="004B18D1" w:rsidRPr="00160862" w:rsidRDefault="0059155A" w:rsidP="00834A45">
      <w:pPr>
        <w:pStyle w:val="2"/>
      </w:pPr>
      <w:r w:rsidRPr="0059155A">
        <w:rPr>
          <w:rFonts w:ascii="Arial" w:hAnsi="Arial"/>
        </w:rPr>
        <w:t>CBG</w:t>
      </w:r>
      <w:r w:rsidR="001D3314">
        <w:rPr>
          <w:rFonts w:ascii="Arial" w:hAnsi="Arial"/>
        </w:rPr>
        <w:t>-based retransmission on CG</w:t>
      </w:r>
      <w:r w:rsidR="008F20A8">
        <w:rPr>
          <w:rFonts w:ascii="Arial" w:hAnsi="Arial"/>
        </w:rPr>
        <w:t xml:space="preserve"> resource</w:t>
      </w:r>
    </w:p>
    <w:p w14:paraId="2E4D3407" w14:textId="0C71D84C" w:rsidR="003E17AB" w:rsidRDefault="001D3314" w:rsidP="00834A45">
      <w:pPr>
        <w:spacing w:before="240"/>
      </w:pPr>
      <w:r>
        <w:rPr>
          <w:lang w:val="en-US"/>
        </w:rPr>
        <w:t xml:space="preserve">One of the important </w:t>
      </w:r>
      <w:r w:rsidR="003E17AB">
        <w:rPr>
          <w:lang w:val="en-US"/>
        </w:rPr>
        <w:t>motivations</w:t>
      </w:r>
      <w:r>
        <w:rPr>
          <w:lang w:val="en-US"/>
        </w:rPr>
        <w:t xml:space="preserve"> to </w:t>
      </w:r>
      <w:r w:rsidR="002D124B">
        <w:rPr>
          <w:lang w:val="en-US"/>
        </w:rPr>
        <w:t>enable</w:t>
      </w:r>
      <w:r>
        <w:rPr>
          <w:lang w:val="en-US"/>
        </w:rPr>
        <w:t xml:space="preserve"> </w:t>
      </w:r>
      <w:r w:rsidRPr="001D3314">
        <w:rPr>
          <w:lang w:val="en-US"/>
        </w:rPr>
        <w:t>CBG-based retransmission on CG</w:t>
      </w:r>
      <w:r w:rsidR="008F20A8" w:rsidRPr="008F20A8">
        <w:t xml:space="preserve"> </w:t>
      </w:r>
      <w:r w:rsidR="008F20A8" w:rsidRPr="008F20A8">
        <w:rPr>
          <w:lang w:val="en-US"/>
        </w:rPr>
        <w:t xml:space="preserve">resource </w:t>
      </w:r>
      <w:r>
        <w:rPr>
          <w:lang w:val="en-US"/>
        </w:rPr>
        <w:t>is that the UE can only retransmit</w:t>
      </w:r>
      <w:r w:rsidRPr="006F14C9">
        <w:rPr>
          <w:rFonts w:hint="eastAsia"/>
          <w:lang w:val="en-US"/>
        </w:rPr>
        <w:t xml:space="preserve"> some CBGs </w:t>
      </w:r>
      <w:r w:rsidRPr="006F14C9">
        <w:rPr>
          <w:lang w:val="en-US"/>
        </w:rPr>
        <w:t xml:space="preserve">rather than </w:t>
      </w:r>
      <w:r w:rsidRPr="003E17AB">
        <w:t>the entire T</w:t>
      </w:r>
      <w:r w:rsidRPr="003E17AB">
        <w:rPr>
          <w:rFonts w:hint="eastAsia"/>
        </w:rPr>
        <w:t xml:space="preserve">B </w:t>
      </w:r>
      <w:r w:rsidRPr="003E17AB">
        <w:t>when some symbols of a CG</w:t>
      </w:r>
      <w:r w:rsidR="008F20A8" w:rsidRPr="008F20A8">
        <w:t xml:space="preserve"> </w:t>
      </w:r>
      <w:r w:rsidR="008F20A8" w:rsidRPr="00EB67E1">
        <w:t xml:space="preserve">transmission </w:t>
      </w:r>
      <w:r w:rsidRPr="003E17AB">
        <w:rPr>
          <w:rFonts w:hint="eastAsia"/>
        </w:rPr>
        <w:t xml:space="preserve">may </w:t>
      </w:r>
      <w:r w:rsidRPr="003E17AB">
        <w:t>be dropped due to</w:t>
      </w:r>
      <w:r w:rsidR="008F20A8">
        <w:t xml:space="preserve"> the</w:t>
      </w:r>
      <w:r w:rsidRPr="003E17AB">
        <w:t xml:space="preserve"> </w:t>
      </w:r>
      <w:r w:rsidR="003E17AB" w:rsidRPr="00EB67E1">
        <w:t xml:space="preserve">transmission later than </w:t>
      </w:r>
      <w:r w:rsidR="003E17AB" w:rsidRPr="00EB67E1">
        <w:lastRenderedPageBreak/>
        <w:t>the</w:t>
      </w:r>
      <w:r w:rsidR="008F20A8" w:rsidRPr="008F20A8">
        <w:t xml:space="preserve"> </w:t>
      </w:r>
      <w:r w:rsidR="008F20A8" w:rsidRPr="003E17AB">
        <w:t xml:space="preserve">configured/indicated </w:t>
      </w:r>
      <w:r w:rsidR="003E17AB" w:rsidRPr="00EB67E1">
        <w:t>starting based on LBT outcome</w:t>
      </w:r>
      <w:r w:rsidR="003E17AB">
        <w:t>. However, in previous meeting, it was agreed that flexible</w:t>
      </w:r>
      <w:r w:rsidR="003E17AB" w:rsidRPr="003E17AB">
        <w:t xml:space="preserve"> starting </w:t>
      </w:r>
      <w:r w:rsidR="003E17AB" w:rsidRPr="003E17AB">
        <w:rPr>
          <w:rFonts w:hint="eastAsia"/>
        </w:rPr>
        <w:t>p</w:t>
      </w:r>
      <w:r w:rsidR="003E17AB" w:rsidRPr="003E17AB">
        <w:t>ositions</w:t>
      </w:r>
      <w:r w:rsidR="00304CDB">
        <w:t xml:space="preserve"> within a CG transmission</w:t>
      </w:r>
      <w:r w:rsidR="003E17AB" w:rsidRPr="003E17AB">
        <w:t xml:space="preserve"> are not allowed </w:t>
      </w:r>
      <w:r w:rsidR="00304CDB" w:rsidRPr="00304CDB">
        <w:t xml:space="preserve">in </w:t>
      </w:r>
      <w:r w:rsidR="003E17AB" w:rsidRPr="003E17AB">
        <w:rPr>
          <w:rFonts w:hint="eastAsia"/>
        </w:rPr>
        <w:t>NR-U</w:t>
      </w:r>
      <w:r w:rsidR="003E17AB">
        <w:t xml:space="preserve">, </w:t>
      </w:r>
      <w:r w:rsidR="002D124B">
        <w:t xml:space="preserve">and </w:t>
      </w:r>
      <w:r w:rsidR="003E17AB">
        <w:t xml:space="preserve">we don't see </w:t>
      </w:r>
      <w:r w:rsidR="002D124B">
        <w:t xml:space="preserve">other </w:t>
      </w:r>
      <w:r w:rsidR="002D124B" w:rsidRPr="002D124B">
        <w:t>essential purpose</w:t>
      </w:r>
      <w:r w:rsidR="00304CDB">
        <w:t>s</w:t>
      </w:r>
      <w:r w:rsidR="002D124B">
        <w:rPr>
          <w:lang w:val="en-US"/>
        </w:rPr>
        <w:t xml:space="preserve">. To avoid additional overhead due to </w:t>
      </w:r>
      <w:r w:rsidR="002D124B">
        <w:t xml:space="preserve">enabling </w:t>
      </w:r>
      <w:r w:rsidR="002D124B" w:rsidRPr="001D3314">
        <w:rPr>
          <w:lang w:val="en-US"/>
        </w:rPr>
        <w:t>CBG-based retransmission on CG</w:t>
      </w:r>
      <w:r w:rsidR="00EE272C">
        <w:rPr>
          <w:lang w:val="en-US"/>
        </w:rPr>
        <w:t xml:space="preserve"> </w:t>
      </w:r>
      <w:r w:rsidR="00EE272C" w:rsidRPr="008F20A8">
        <w:rPr>
          <w:lang w:val="en-US"/>
        </w:rPr>
        <w:t>resource</w:t>
      </w:r>
      <w:r w:rsidR="002D124B">
        <w:rPr>
          <w:lang w:val="en-US"/>
        </w:rPr>
        <w:t xml:space="preserve">, e.g., </w:t>
      </w:r>
      <w:r w:rsidR="002D124B" w:rsidRPr="002D124B">
        <w:rPr>
          <w:lang w:val="en-US"/>
        </w:rPr>
        <w:t>DFI payload size would increase significantly in order to provide HARQ A/N per CBG instead of just per TB,</w:t>
      </w:r>
      <w:r w:rsidR="002D124B">
        <w:t xml:space="preserve"> </w:t>
      </w:r>
      <w:r w:rsidR="002D124B">
        <w:rPr>
          <w:lang w:eastAsia="x-none"/>
        </w:rPr>
        <w:t xml:space="preserve">CBG-based retransmission </w:t>
      </w:r>
      <w:r w:rsidR="0041468D">
        <w:rPr>
          <w:lang w:eastAsia="x-none"/>
        </w:rPr>
        <w:t xml:space="preserve">should be only </w:t>
      </w:r>
      <w:r w:rsidR="002D124B">
        <w:rPr>
          <w:lang w:eastAsia="x-none"/>
        </w:rPr>
        <w:t>supported by using dedicated scheduled resource allocated by an UL grant</w:t>
      </w:r>
      <w:r w:rsidR="0041468D">
        <w:rPr>
          <w:lang w:eastAsia="x-none"/>
        </w:rPr>
        <w:t>.</w:t>
      </w:r>
    </w:p>
    <w:p w14:paraId="4F52E49B" w14:textId="075D0109" w:rsidR="00A420DE" w:rsidRDefault="0041468D" w:rsidP="00834A45">
      <w:pPr>
        <w:spacing w:before="240"/>
        <w:jc w:val="left"/>
        <w:rPr>
          <w:rFonts w:ascii="Times New Roman" w:eastAsia="SimSun" w:hAnsi="Times New Roman"/>
          <w:b/>
          <w:color w:val="000000" w:themeColor="text1"/>
          <w:lang w:val="en-US" w:eastAsia="zh-CN"/>
        </w:rPr>
      </w:pPr>
      <w:r w:rsidRPr="00290098">
        <w:rPr>
          <w:rFonts w:ascii="Times New Roman" w:eastAsia="SimSun" w:hAnsi="Times New Roman"/>
          <w:b/>
          <w:color w:val="000000" w:themeColor="text1"/>
          <w:lang w:val="en-US" w:eastAsia="zh-CN"/>
        </w:rPr>
        <w:t>Proposal 1:</w:t>
      </w:r>
      <w:r>
        <w:rPr>
          <w:rFonts w:ascii="Times New Roman" w:eastAsia="SimSun" w:hAnsi="Times New Roman"/>
          <w:b/>
          <w:color w:val="000000" w:themeColor="text1"/>
          <w:lang w:val="en-US" w:eastAsia="zh-CN"/>
        </w:rPr>
        <w:t xml:space="preserve"> Support</w:t>
      </w:r>
      <w:r w:rsidRPr="0041468D">
        <w:rPr>
          <w:rFonts w:ascii="Times New Roman" w:eastAsia="SimSun" w:hAnsi="Times New Roman"/>
          <w:b/>
          <w:color w:val="000000" w:themeColor="text1"/>
          <w:lang w:val="en-US" w:eastAsia="zh-CN"/>
        </w:rPr>
        <w:t xml:space="preserve"> CBG-based retransmission using</w:t>
      </w:r>
      <w:r>
        <w:rPr>
          <w:rFonts w:ascii="Times New Roman" w:eastAsia="SimSun" w:hAnsi="Times New Roman"/>
          <w:b/>
          <w:color w:val="000000" w:themeColor="text1"/>
          <w:lang w:val="en-US" w:eastAsia="zh-CN"/>
        </w:rPr>
        <w:t xml:space="preserve"> </w:t>
      </w:r>
      <w:r w:rsidR="003D77BE" w:rsidRPr="003D77BE">
        <w:rPr>
          <w:rFonts w:ascii="Times New Roman" w:eastAsia="SimSun" w:hAnsi="Times New Roman" w:hint="eastAsia"/>
          <w:b/>
          <w:color w:val="000000" w:themeColor="text1"/>
          <w:lang w:val="en-US" w:eastAsia="zh-CN"/>
        </w:rPr>
        <w:t xml:space="preserve">ONLY </w:t>
      </w:r>
      <w:r w:rsidRPr="0041468D">
        <w:rPr>
          <w:rFonts w:ascii="Times New Roman" w:eastAsia="SimSun" w:hAnsi="Times New Roman"/>
          <w:b/>
          <w:color w:val="000000" w:themeColor="text1"/>
          <w:lang w:val="en-US" w:eastAsia="zh-CN"/>
        </w:rPr>
        <w:t>dedicated scheduled resource allocated by an UL grant</w:t>
      </w:r>
      <w:r w:rsidR="008F20A8">
        <w:rPr>
          <w:rFonts w:ascii="Times New Roman" w:eastAsia="SimSun" w:hAnsi="Times New Roman"/>
          <w:b/>
          <w:color w:val="000000" w:themeColor="text1"/>
          <w:lang w:val="en-US" w:eastAsia="zh-CN"/>
        </w:rPr>
        <w:t>.</w:t>
      </w:r>
    </w:p>
    <w:p w14:paraId="1EE9048E" w14:textId="77777777" w:rsidR="0041468D" w:rsidRPr="0041468D" w:rsidRDefault="0041468D" w:rsidP="00834A45">
      <w:pPr>
        <w:rPr>
          <w:rFonts w:ascii="Times New Roman" w:eastAsia="SimSun" w:hAnsi="Times New Roman"/>
          <w:b/>
          <w:color w:val="000000" w:themeColor="text1"/>
          <w:lang w:val="en-US" w:eastAsia="zh-CN"/>
        </w:rPr>
      </w:pPr>
    </w:p>
    <w:p w14:paraId="7E118296" w14:textId="685C8EAD" w:rsidR="0041468D" w:rsidRPr="00160862" w:rsidRDefault="006A6D6E" w:rsidP="00834A45">
      <w:pPr>
        <w:pStyle w:val="2"/>
      </w:pPr>
      <w:r>
        <w:rPr>
          <w:rFonts w:ascii="Arial" w:hAnsi="Arial"/>
        </w:rPr>
        <w:t>Downlink feedback</w:t>
      </w:r>
      <w:r w:rsidR="0041468D">
        <w:rPr>
          <w:rFonts w:ascii="Arial" w:hAnsi="Arial"/>
        </w:rPr>
        <w:t xml:space="preserve"> </w:t>
      </w:r>
      <w:r>
        <w:rPr>
          <w:rFonts w:ascii="Arial" w:hAnsi="Arial"/>
        </w:rPr>
        <w:t>i</w:t>
      </w:r>
      <w:r w:rsidR="0041468D">
        <w:rPr>
          <w:rFonts w:ascii="Arial" w:hAnsi="Arial"/>
        </w:rPr>
        <w:t>nformation</w:t>
      </w:r>
    </w:p>
    <w:p w14:paraId="6648B23F" w14:textId="7C773E6C" w:rsidR="00CC387A" w:rsidRDefault="0041468D" w:rsidP="00834A45">
      <w:pPr>
        <w:spacing w:before="240" w:after="0"/>
        <w:rPr>
          <w:rFonts w:ascii="Times New Roman" w:eastAsia="新細明體" w:hAnsi="Times New Roman"/>
          <w:color w:val="000000" w:themeColor="text1"/>
          <w:lang w:val="en-US" w:eastAsia="zh-TW"/>
        </w:rPr>
      </w:pPr>
      <w:r w:rsidRPr="0041468D">
        <w:rPr>
          <w:rFonts w:ascii="Times New Roman" w:eastAsia="新細明體" w:hAnsi="Times New Roman"/>
          <w:color w:val="000000" w:themeColor="text1"/>
          <w:lang w:val="en-US" w:eastAsia="zh-TW"/>
        </w:rPr>
        <w:t xml:space="preserve">During the </w:t>
      </w:r>
      <w:r>
        <w:rPr>
          <w:rFonts w:ascii="Times New Roman" w:eastAsia="新細明體" w:hAnsi="Times New Roman" w:hint="eastAsia"/>
          <w:color w:val="000000" w:themeColor="text1"/>
          <w:lang w:val="en-US" w:eastAsia="zh-TW"/>
        </w:rPr>
        <w:t>NR-U</w:t>
      </w:r>
      <w:r>
        <w:rPr>
          <w:rFonts w:ascii="Times New Roman" w:eastAsia="新細明體" w:hAnsi="Times New Roman"/>
          <w:color w:val="000000" w:themeColor="text1"/>
          <w:lang w:val="en-US" w:eastAsia="zh-TW"/>
        </w:rPr>
        <w:t xml:space="preserve"> </w:t>
      </w:r>
      <w:r w:rsidRPr="0041468D">
        <w:rPr>
          <w:rFonts w:ascii="Times New Roman" w:eastAsia="新細明體" w:hAnsi="Times New Roman"/>
          <w:color w:val="000000" w:themeColor="text1"/>
          <w:lang w:val="en-US" w:eastAsia="zh-TW"/>
        </w:rPr>
        <w:t>SI phase</w:t>
      </w:r>
      <w:r w:rsidR="001F4E29">
        <w:rPr>
          <w:rFonts w:ascii="Times New Roman" w:eastAsia="新細明體" w:hAnsi="Times New Roman"/>
          <w:color w:val="000000" w:themeColor="text1"/>
          <w:lang w:val="en-US" w:eastAsia="zh-TW"/>
        </w:rPr>
        <w:t xml:space="preserve"> [3]</w:t>
      </w:r>
      <w:r>
        <w:rPr>
          <w:rFonts w:ascii="Times New Roman" w:eastAsia="新細明體" w:hAnsi="Times New Roman"/>
          <w:color w:val="000000" w:themeColor="text1"/>
          <w:lang w:val="en-US" w:eastAsia="zh-TW"/>
        </w:rPr>
        <w:t xml:space="preserve">, </w:t>
      </w:r>
      <w:r w:rsidR="00EE272C">
        <w:rPr>
          <w:rFonts w:ascii="Times New Roman" w:eastAsia="新細明體" w:hAnsi="Times New Roman"/>
          <w:color w:val="000000" w:themeColor="text1"/>
          <w:lang w:val="en-US" w:eastAsia="zh-TW"/>
        </w:rPr>
        <w:t xml:space="preserve">supporting </w:t>
      </w:r>
      <w:r w:rsidRPr="0041468D">
        <w:rPr>
          <w:rFonts w:ascii="Times New Roman" w:eastAsia="新細明體" w:hAnsi="Times New Roman"/>
          <w:color w:val="000000" w:themeColor="text1"/>
          <w:lang w:val="en-US" w:eastAsia="zh-TW"/>
        </w:rPr>
        <w:t xml:space="preserve">explicit </w:t>
      </w:r>
      <w:r w:rsidR="00712CE2" w:rsidRPr="00AE2D53">
        <w:rPr>
          <w:rFonts w:ascii="Times New Roman" w:eastAsia="新細明體" w:hAnsi="Times New Roman" w:hint="eastAsia"/>
          <w:color w:val="000000" w:themeColor="text1"/>
          <w:lang w:val="en-US" w:eastAsia="zh-TW"/>
        </w:rPr>
        <w:t>HARQ</w:t>
      </w:r>
      <w:r w:rsidR="00712CE2" w:rsidRPr="00AE2D53">
        <w:rPr>
          <w:rFonts w:ascii="Times New Roman" w:eastAsia="新細明體" w:hAnsi="Times New Roman"/>
          <w:color w:val="000000" w:themeColor="text1"/>
          <w:lang w:val="en-US" w:eastAsia="zh-TW"/>
        </w:rPr>
        <w:t xml:space="preserve">-ACK </w:t>
      </w:r>
      <w:r>
        <w:rPr>
          <w:rFonts w:ascii="Times New Roman" w:eastAsia="新細明體" w:hAnsi="Times New Roman"/>
          <w:color w:val="000000" w:themeColor="text1"/>
          <w:lang w:val="en-US" w:eastAsia="zh-TW"/>
        </w:rPr>
        <w:t xml:space="preserve">feedback included in </w:t>
      </w:r>
      <w:r w:rsidRPr="0041468D">
        <w:rPr>
          <w:rFonts w:ascii="Times New Roman" w:eastAsia="新細明體" w:hAnsi="Times New Roman"/>
          <w:color w:val="000000" w:themeColor="text1"/>
          <w:lang w:val="en-US" w:eastAsia="zh-TW"/>
        </w:rPr>
        <w:t>Downlink Feedback Information</w:t>
      </w:r>
      <w:r>
        <w:rPr>
          <w:rFonts w:ascii="Times New Roman" w:eastAsia="新細明體" w:hAnsi="Times New Roman"/>
          <w:color w:val="000000" w:themeColor="text1"/>
          <w:lang w:val="en-US" w:eastAsia="zh-TW"/>
        </w:rPr>
        <w:t xml:space="preserve"> (DFI) for CG</w:t>
      </w:r>
      <w:r w:rsidRPr="0041468D">
        <w:rPr>
          <w:rFonts w:ascii="Times New Roman" w:eastAsia="新細明體" w:hAnsi="Times New Roman"/>
          <w:color w:val="000000" w:themeColor="text1"/>
          <w:lang w:val="en-US" w:eastAsia="zh-TW"/>
        </w:rPr>
        <w:t xml:space="preserve"> transmissions has been agreed for </w:t>
      </w:r>
      <w:r>
        <w:rPr>
          <w:rFonts w:ascii="Times New Roman" w:eastAsia="新細明體" w:hAnsi="Times New Roman"/>
          <w:color w:val="000000" w:themeColor="text1"/>
          <w:lang w:val="en-US" w:eastAsia="zh-TW"/>
        </w:rPr>
        <w:t>NR-U</w:t>
      </w:r>
      <w:r w:rsidRPr="0041468D">
        <w:rPr>
          <w:rFonts w:ascii="Times New Roman" w:eastAsia="新細明體" w:hAnsi="Times New Roman"/>
          <w:color w:val="000000" w:themeColor="text1"/>
          <w:lang w:val="en-US" w:eastAsia="zh-TW"/>
        </w:rPr>
        <w:t xml:space="preserve"> operation.</w:t>
      </w:r>
      <w:r>
        <w:rPr>
          <w:rFonts w:ascii="Times New Roman" w:eastAsia="新細明體" w:hAnsi="Times New Roman"/>
          <w:color w:val="000000" w:themeColor="text1"/>
          <w:lang w:val="en-US" w:eastAsia="zh-TW"/>
        </w:rPr>
        <w:t xml:space="preserve"> </w:t>
      </w:r>
      <w:r w:rsidR="00CC387A" w:rsidRPr="00334F1B">
        <w:rPr>
          <w:lang w:val="en-US"/>
        </w:rPr>
        <w:t xml:space="preserve">In </w:t>
      </w:r>
      <w:r w:rsidR="00CC387A" w:rsidRPr="00AE2D53">
        <w:rPr>
          <w:rFonts w:ascii="Times New Roman" w:eastAsia="新細明體" w:hAnsi="Times New Roman"/>
          <w:color w:val="000000" w:themeColor="text1"/>
          <w:lang w:val="en-US" w:eastAsia="zh-TW"/>
        </w:rPr>
        <w:t xml:space="preserve">FeLAA, a </w:t>
      </w:r>
      <w:r w:rsidR="00AE2D53" w:rsidRPr="00AE2D53">
        <w:rPr>
          <w:rFonts w:ascii="Times New Roman" w:eastAsia="新細明體" w:hAnsi="Times New Roman" w:hint="eastAsia"/>
          <w:color w:val="000000" w:themeColor="text1"/>
          <w:lang w:val="en-US" w:eastAsia="zh-TW"/>
        </w:rPr>
        <w:t>HARQ</w:t>
      </w:r>
      <w:r w:rsidR="00AE2D53" w:rsidRPr="00AE2D53">
        <w:rPr>
          <w:rFonts w:ascii="Times New Roman" w:eastAsia="新細明體" w:hAnsi="Times New Roman"/>
          <w:color w:val="000000" w:themeColor="text1"/>
          <w:lang w:val="en-US" w:eastAsia="zh-TW"/>
        </w:rPr>
        <w:t>-ACK bitmap</w:t>
      </w:r>
      <w:r w:rsidR="00AE2D53">
        <w:rPr>
          <w:rFonts w:ascii="Times New Roman" w:eastAsia="新細明體" w:hAnsi="Times New Roman"/>
          <w:color w:val="000000" w:themeColor="text1"/>
          <w:lang w:val="en-US" w:eastAsia="zh-TW"/>
        </w:rPr>
        <w:t xml:space="preserve"> </w:t>
      </w:r>
      <w:r w:rsidR="00CC387A" w:rsidRPr="00AE2D53">
        <w:rPr>
          <w:rFonts w:ascii="Times New Roman" w:eastAsia="新細明體" w:hAnsi="Times New Roman"/>
          <w:color w:val="000000" w:themeColor="text1"/>
          <w:lang w:val="en-US" w:eastAsia="zh-TW"/>
        </w:rPr>
        <w:t>in AUL-DFI</w:t>
      </w:r>
      <w:r w:rsidR="00CC387A">
        <w:rPr>
          <w:lang w:val="en-US"/>
        </w:rPr>
        <w:t xml:space="preserve"> is adopted for </w:t>
      </w:r>
      <w:r w:rsidR="00CC387A">
        <w:rPr>
          <w:rFonts w:ascii="Times New Roman" w:eastAsia="新細明體" w:hAnsi="Times New Roman"/>
          <w:color w:val="000000" w:themeColor="text1"/>
          <w:lang w:val="en-US" w:eastAsia="zh-TW"/>
        </w:rPr>
        <w:t xml:space="preserve">conveying </w:t>
      </w:r>
      <w:r w:rsidR="00CC387A">
        <w:rPr>
          <w:lang w:val="en-US"/>
        </w:rPr>
        <w:t>TB-level A/N for all</w:t>
      </w:r>
      <w:r w:rsidR="00CC387A" w:rsidRPr="00334F1B">
        <w:rPr>
          <w:lang w:val="en-US"/>
        </w:rPr>
        <w:t xml:space="preserve"> HARQ process</w:t>
      </w:r>
      <w:r w:rsidR="00CC387A">
        <w:rPr>
          <w:lang w:val="en-US"/>
        </w:rPr>
        <w:t xml:space="preserve">es, where the </w:t>
      </w:r>
      <w:r w:rsidR="00AE2D53" w:rsidRPr="00AE2D53">
        <w:rPr>
          <w:rFonts w:ascii="Times New Roman" w:eastAsia="新細明體" w:hAnsi="Times New Roman"/>
          <w:color w:val="000000" w:themeColor="text1"/>
          <w:lang w:val="en-US" w:eastAsia="zh-TW"/>
        </w:rPr>
        <w:t>bitmap</w:t>
      </w:r>
      <w:r w:rsidR="00AE2D53">
        <w:rPr>
          <w:rFonts w:ascii="Times New Roman" w:eastAsia="新細明體" w:hAnsi="Times New Roman"/>
          <w:color w:val="000000" w:themeColor="text1"/>
          <w:lang w:val="en-US" w:eastAsia="zh-TW"/>
        </w:rPr>
        <w:t xml:space="preserve"> </w:t>
      </w:r>
      <w:r w:rsidR="00CC387A">
        <w:rPr>
          <w:lang w:val="en-US"/>
        </w:rPr>
        <w:t xml:space="preserve">size is </w:t>
      </w:r>
      <w:r w:rsidR="00AE2D53">
        <w:rPr>
          <w:lang w:val="en-US"/>
        </w:rPr>
        <w:t>equal to</w:t>
      </w:r>
      <w:r w:rsidR="00CC387A">
        <w:rPr>
          <w:lang w:val="en-US"/>
        </w:rPr>
        <w:t xml:space="preserve"> the</w:t>
      </w:r>
      <w:r w:rsidR="00CC387A" w:rsidRPr="00110E08">
        <w:rPr>
          <w:rFonts w:hint="eastAsia"/>
          <w:lang w:val="en-US"/>
        </w:rPr>
        <w:t xml:space="preserve"> number of</w:t>
      </w:r>
      <w:r w:rsidR="00AE2D53">
        <w:rPr>
          <w:lang w:val="en-US"/>
        </w:rPr>
        <w:t xml:space="preserve"> UL</w:t>
      </w:r>
      <w:r w:rsidR="00CC387A" w:rsidRPr="00110E08">
        <w:rPr>
          <w:rFonts w:hint="eastAsia"/>
          <w:lang w:val="en-US"/>
        </w:rPr>
        <w:t xml:space="preserve"> HARQ processes</w:t>
      </w:r>
      <w:r w:rsidR="00CC387A">
        <w:rPr>
          <w:lang w:val="en-US"/>
        </w:rPr>
        <w:t>.</w:t>
      </w:r>
      <w:r w:rsidR="00CC387A">
        <w:rPr>
          <w:rFonts w:ascii="新細明體" w:eastAsia="新細明體" w:hAnsi="新細明體" w:hint="eastAsia"/>
          <w:lang w:val="en-US" w:eastAsia="zh-TW"/>
        </w:rPr>
        <w:t xml:space="preserve"> </w:t>
      </w:r>
      <w:r>
        <w:rPr>
          <w:rFonts w:ascii="Times New Roman" w:eastAsia="新細明體" w:hAnsi="Times New Roman"/>
          <w:color w:val="000000" w:themeColor="text1"/>
          <w:lang w:val="en-US" w:eastAsia="zh-TW"/>
        </w:rPr>
        <w:t xml:space="preserve">Since </w:t>
      </w:r>
      <w:r w:rsidRPr="0041468D">
        <w:rPr>
          <w:rFonts w:ascii="Times New Roman" w:eastAsia="新細明體" w:hAnsi="Times New Roman"/>
          <w:color w:val="000000" w:themeColor="text1"/>
          <w:lang w:val="en-US" w:eastAsia="zh-TW"/>
        </w:rPr>
        <w:t>CBG-based retransmission on CG-PUSCH</w:t>
      </w:r>
      <w:r>
        <w:rPr>
          <w:rFonts w:ascii="Times New Roman" w:eastAsia="新細明體" w:hAnsi="Times New Roman"/>
          <w:color w:val="000000" w:themeColor="text1"/>
          <w:lang w:val="en-US" w:eastAsia="zh-TW"/>
        </w:rPr>
        <w:t xml:space="preserve"> is no longer necessary</w:t>
      </w:r>
      <w:r w:rsidR="00CC387A">
        <w:rPr>
          <w:rFonts w:ascii="Times New Roman" w:eastAsia="新細明體" w:hAnsi="Times New Roman"/>
          <w:color w:val="000000" w:themeColor="text1"/>
          <w:lang w:val="en-US" w:eastAsia="zh-TW"/>
        </w:rPr>
        <w:t>,</w:t>
      </w:r>
      <w:r w:rsidR="00CC387A" w:rsidRPr="00CC387A">
        <w:rPr>
          <w:rFonts w:ascii="Times New Roman" w:eastAsia="新細明體" w:hAnsi="Times New Roman"/>
          <w:color w:val="000000" w:themeColor="text1"/>
          <w:lang w:val="en-US" w:eastAsia="zh-TW"/>
        </w:rPr>
        <w:t xml:space="preserve"> </w:t>
      </w:r>
      <w:r w:rsidR="00CC387A">
        <w:rPr>
          <w:rFonts w:ascii="Times New Roman" w:eastAsia="新細明體" w:hAnsi="Times New Roman"/>
          <w:color w:val="000000" w:themeColor="text1"/>
          <w:lang w:val="en-US" w:eastAsia="zh-TW"/>
        </w:rPr>
        <w:t xml:space="preserve">the same </w:t>
      </w:r>
      <w:r w:rsidR="00AE2D53" w:rsidRPr="00AE2D53">
        <w:rPr>
          <w:rFonts w:ascii="Times New Roman" w:eastAsia="新細明體" w:hAnsi="Times New Roman" w:hint="eastAsia"/>
          <w:color w:val="000000" w:themeColor="text1"/>
          <w:lang w:val="en-US" w:eastAsia="zh-TW"/>
        </w:rPr>
        <w:t>HARQ</w:t>
      </w:r>
      <w:r w:rsidR="00AE2D53" w:rsidRPr="00AE2D53">
        <w:rPr>
          <w:rFonts w:ascii="Times New Roman" w:eastAsia="新細明體" w:hAnsi="Times New Roman"/>
          <w:color w:val="000000" w:themeColor="text1"/>
          <w:lang w:val="en-US" w:eastAsia="zh-TW"/>
        </w:rPr>
        <w:t>-ACK bitmap</w:t>
      </w:r>
      <w:r w:rsidR="00AE2D53">
        <w:rPr>
          <w:rFonts w:ascii="Times New Roman" w:eastAsia="新細明體" w:hAnsi="Times New Roman"/>
          <w:color w:val="000000" w:themeColor="text1"/>
          <w:lang w:val="en-US" w:eastAsia="zh-TW"/>
        </w:rPr>
        <w:t xml:space="preserve"> </w:t>
      </w:r>
      <w:r w:rsidR="00CC387A">
        <w:rPr>
          <w:rFonts w:ascii="Times New Roman" w:eastAsia="新細明體" w:hAnsi="Times New Roman"/>
          <w:color w:val="000000" w:themeColor="text1"/>
          <w:lang w:val="en-US" w:eastAsia="zh-TW"/>
        </w:rPr>
        <w:t xml:space="preserve">can be used for conveying </w:t>
      </w:r>
      <w:r w:rsidR="00CC387A">
        <w:rPr>
          <w:lang w:val="en-US"/>
        </w:rPr>
        <w:t xml:space="preserve">TB-level </w:t>
      </w:r>
      <w:r w:rsidR="00CC387A">
        <w:rPr>
          <w:rFonts w:ascii="Times New Roman" w:eastAsia="新細明體" w:hAnsi="Times New Roman"/>
          <w:color w:val="000000" w:themeColor="text1"/>
          <w:lang w:val="en-US" w:eastAsia="zh-TW"/>
        </w:rPr>
        <w:t>A/N feedback</w:t>
      </w:r>
      <w:r w:rsidR="001F4E29">
        <w:rPr>
          <w:rFonts w:ascii="Times New Roman" w:eastAsia="新細明體" w:hAnsi="Times New Roman"/>
          <w:color w:val="000000" w:themeColor="text1"/>
          <w:lang w:val="en-US" w:eastAsia="zh-TW"/>
        </w:rPr>
        <w:t xml:space="preserve"> in CG-DFI</w:t>
      </w:r>
      <w:r w:rsidR="00CC387A">
        <w:rPr>
          <w:rFonts w:ascii="Times New Roman" w:eastAsia="新細明體" w:hAnsi="Times New Roman" w:hint="eastAsia"/>
          <w:color w:val="000000" w:themeColor="text1"/>
          <w:lang w:val="en-US" w:eastAsia="zh-TW"/>
        </w:rPr>
        <w:t xml:space="preserve"> f</w:t>
      </w:r>
      <w:r w:rsidR="00CC387A">
        <w:rPr>
          <w:rFonts w:ascii="Times New Roman" w:eastAsia="新細明體" w:hAnsi="Times New Roman"/>
          <w:color w:val="000000" w:themeColor="text1"/>
          <w:lang w:val="en-US" w:eastAsia="zh-TW"/>
        </w:rPr>
        <w:t xml:space="preserve">or </w:t>
      </w:r>
      <w:r w:rsidR="00AE2D53">
        <w:rPr>
          <w:rFonts w:ascii="Times New Roman" w:eastAsia="新細明體" w:hAnsi="Times New Roman"/>
          <w:color w:val="000000" w:themeColor="text1"/>
          <w:lang w:val="en-US" w:eastAsia="zh-TW"/>
        </w:rPr>
        <w:t>NR-U</w:t>
      </w:r>
      <w:r w:rsidR="00CC387A">
        <w:rPr>
          <w:rFonts w:ascii="Times New Roman" w:eastAsia="新細明體" w:hAnsi="Times New Roman"/>
          <w:color w:val="000000" w:themeColor="text1"/>
          <w:lang w:val="en-US" w:eastAsia="zh-TW"/>
        </w:rPr>
        <w:t xml:space="preserve">. </w:t>
      </w:r>
    </w:p>
    <w:p w14:paraId="2CFF906A" w14:textId="1710C628" w:rsidR="00CC387A" w:rsidRPr="00AE2D53" w:rsidRDefault="00CC387A" w:rsidP="00834A45">
      <w:pPr>
        <w:spacing w:before="240"/>
        <w:jc w:val="left"/>
        <w:rPr>
          <w:b/>
          <w:lang w:val="en-US"/>
        </w:rPr>
      </w:pPr>
      <w:r w:rsidRPr="00AE2D53">
        <w:rPr>
          <w:b/>
          <w:lang w:val="en-US"/>
        </w:rPr>
        <w:t xml:space="preserve">Proposal 2: Support </w:t>
      </w:r>
      <w:r w:rsidR="001F4E29">
        <w:rPr>
          <w:b/>
          <w:lang w:val="en-US"/>
        </w:rPr>
        <w:t>CG-</w:t>
      </w:r>
      <w:r w:rsidRPr="00AE2D53">
        <w:rPr>
          <w:b/>
          <w:lang w:val="en-US"/>
        </w:rPr>
        <w:t xml:space="preserve">DFI containing a </w:t>
      </w:r>
      <w:r w:rsidR="00513F08" w:rsidRPr="00513F08">
        <w:rPr>
          <w:rFonts w:hint="eastAsia"/>
          <w:b/>
          <w:lang w:val="en-US"/>
        </w:rPr>
        <w:t>HARQ</w:t>
      </w:r>
      <w:r w:rsidR="00513F08" w:rsidRPr="00513F08">
        <w:rPr>
          <w:b/>
          <w:lang w:val="en-US"/>
        </w:rPr>
        <w:t xml:space="preserve">-ACK bitmap </w:t>
      </w:r>
      <w:r w:rsidRPr="00AE2D53">
        <w:rPr>
          <w:b/>
          <w:lang w:val="en-US"/>
        </w:rPr>
        <w:t xml:space="preserve">including TB-level A/N for </w:t>
      </w:r>
      <w:r w:rsidR="00AE2D53" w:rsidRPr="00AE2D53">
        <w:rPr>
          <w:b/>
          <w:lang w:val="en-US"/>
        </w:rPr>
        <w:t xml:space="preserve">all </w:t>
      </w:r>
      <w:r w:rsidR="00AE2D53">
        <w:rPr>
          <w:b/>
          <w:lang w:val="en-US"/>
        </w:rPr>
        <w:t xml:space="preserve">UL </w:t>
      </w:r>
      <w:r w:rsidR="00AE2D53" w:rsidRPr="00AE2D53">
        <w:rPr>
          <w:b/>
          <w:lang w:val="en-US"/>
        </w:rPr>
        <w:t>HARQ processes</w:t>
      </w:r>
      <w:r w:rsidR="001F4E29">
        <w:rPr>
          <w:b/>
          <w:lang w:val="en-US"/>
        </w:rPr>
        <w:t xml:space="preserve"> configured</w:t>
      </w:r>
      <w:r w:rsidR="00AE2D53">
        <w:rPr>
          <w:b/>
          <w:lang w:val="en-US"/>
        </w:rPr>
        <w:t xml:space="preserve"> for </w:t>
      </w:r>
      <w:r w:rsidR="001F4E29">
        <w:rPr>
          <w:b/>
          <w:lang w:val="en-US"/>
        </w:rPr>
        <w:t xml:space="preserve">NR-U </w:t>
      </w:r>
      <w:r w:rsidR="00AE2D53">
        <w:rPr>
          <w:b/>
          <w:lang w:val="en-US"/>
        </w:rPr>
        <w:t>CG.</w:t>
      </w:r>
    </w:p>
    <w:p w14:paraId="44EA96D5" w14:textId="77777777" w:rsidR="0041468D" w:rsidRDefault="0041468D" w:rsidP="00834A45">
      <w:pPr>
        <w:spacing w:after="0"/>
        <w:rPr>
          <w:rFonts w:ascii="Times New Roman" w:eastAsia="新細明體" w:hAnsi="Times New Roman"/>
          <w:color w:val="000000" w:themeColor="text1"/>
          <w:lang w:val="en-US" w:eastAsia="zh-TW"/>
        </w:rPr>
      </w:pPr>
    </w:p>
    <w:p w14:paraId="4D34EC49" w14:textId="41710A57" w:rsidR="007F3DCD" w:rsidRDefault="001F4E29" w:rsidP="00834A45">
      <w:pPr>
        <w:spacing w:after="0"/>
        <w:rPr>
          <w:lang w:val="en-US"/>
        </w:rPr>
      </w:pPr>
      <w:r>
        <w:rPr>
          <w:lang w:val="en-US"/>
        </w:rPr>
        <w:t xml:space="preserve">Since NR Rel-15 does not support gNB </w:t>
      </w:r>
      <w:r w:rsidR="0067668F">
        <w:rPr>
          <w:lang w:val="en-US"/>
        </w:rPr>
        <w:t>transmitting</w:t>
      </w:r>
      <w:r>
        <w:rPr>
          <w:lang w:val="en-US"/>
        </w:rPr>
        <w:t xml:space="preserve"> HARQ-ACK feedback to UE corresponding to PUSCH, no PUSCH-to-HARQ-feedback</w:t>
      </w:r>
      <w:r w:rsidR="0067668F">
        <w:rPr>
          <w:lang w:val="en-US"/>
        </w:rPr>
        <w:t>-timing</w:t>
      </w:r>
      <w:r>
        <w:rPr>
          <w:lang w:val="en-US"/>
        </w:rPr>
        <w:t xml:space="preserve"> related </w:t>
      </w:r>
      <w:r w:rsidR="0067668F">
        <w:rPr>
          <w:lang w:val="en-US"/>
        </w:rPr>
        <w:t>parameter</w:t>
      </w:r>
      <w:r>
        <w:rPr>
          <w:lang w:val="en-US"/>
        </w:rPr>
        <w:t xml:space="preserve"> is defined. In some </w:t>
      </w:r>
      <w:r w:rsidR="002227C0">
        <w:rPr>
          <w:lang w:val="en-US"/>
        </w:rPr>
        <w:t>proposals</w:t>
      </w:r>
      <w:r>
        <w:rPr>
          <w:lang w:val="en-US"/>
        </w:rPr>
        <w:t>,</w:t>
      </w:r>
      <w:r w:rsidR="002227C0">
        <w:rPr>
          <w:lang w:val="en-US"/>
        </w:rPr>
        <w:t xml:space="preserve"> gNB should provide a minimum PUSCH-to-HARQ-</w:t>
      </w:r>
      <w:r w:rsidR="002227C0" w:rsidRPr="002227C0">
        <w:rPr>
          <w:lang w:val="en-US"/>
        </w:rPr>
        <w:t>feedback timing</w:t>
      </w:r>
      <w:r w:rsidR="002227C0">
        <w:rPr>
          <w:lang w:val="en-US"/>
        </w:rPr>
        <w:t xml:space="preserve"> to UE.</w:t>
      </w:r>
      <w:r w:rsidR="007F3DCD">
        <w:rPr>
          <w:lang w:val="en-US"/>
        </w:rPr>
        <w:t xml:space="preserve"> I</w:t>
      </w:r>
      <w:r w:rsidR="002227C0" w:rsidRPr="002227C0">
        <w:rPr>
          <w:lang w:val="en-US"/>
        </w:rPr>
        <w:t>n presence of</w:t>
      </w:r>
      <w:r w:rsidR="002227C0">
        <w:rPr>
          <w:lang w:val="en-US"/>
        </w:rPr>
        <w:t xml:space="preserve"> a minimum PUSCH-to-HARQ-</w:t>
      </w:r>
      <w:r w:rsidR="002227C0" w:rsidRPr="002227C0">
        <w:rPr>
          <w:lang w:val="en-US"/>
        </w:rPr>
        <w:t>feedback timing</w:t>
      </w:r>
      <w:r w:rsidR="002227C0">
        <w:rPr>
          <w:lang w:val="en-US"/>
        </w:rPr>
        <w:t xml:space="preserve">, </w:t>
      </w:r>
      <w:r w:rsidR="007F3DCD">
        <w:rPr>
          <w:lang w:val="en-US"/>
        </w:rPr>
        <w:t xml:space="preserve">for example, </w:t>
      </w:r>
      <w:r w:rsidR="002227C0">
        <w:rPr>
          <w:lang w:val="en-US"/>
        </w:rPr>
        <w:t xml:space="preserve">UE </w:t>
      </w:r>
      <w:r w:rsidR="007F3DCD">
        <w:rPr>
          <w:lang w:val="en-US"/>
        </w:rPr>
        <w:t>can</w:t>
      </w:r>
      <w:r w:rsidR="002227C0">
        <w:rPr>
          <w:lang w:val="en-US"/>
        </w:rPr>
        <w:t xml:space="preserve"> assume that </w:t>
      </w:r>
      <w:r w:rsidR="00F00E1D">
        <w:rPr>
          <w:lang w:val="en-US"/>
        </w:rPr>
        <w:t xml:space="preserve">the </w:t>
      </w:r>
      <w:r w:rsidR="002227C0">
        <w:rPr>
          <w:lang w:val="en-US"/>
        </w:rPr>
        <w:t xml:space="preserve">HARQ-ACK feedback in a </w:t>
      </w:r>
      <w:r w:rsidR="00F00E1D">
        <w:rPr>
          <w:lang w:val="en-US"/>
        </w:rPr>
        <w:t xml:space="preserve">received </w:t>
      </w:r>
      <w:r w:rsidR="002227C0">
        <w:rPr>
          <w:lang w:val="en-US"/>
        </w:rPr>
        <w:t>CG-DFI only corresponds to PUSCH</w:t>
      </w:r>
      <w:r w:rsidR="00F00E1D">
        <w:rPr>
          <w:lang w:val="en-US"/>
        </w:rPr>
        <w:t>s</w:t>
      </w:r>
      <w:r w:rsidR="002227C0">
        <w:rPr>
          <w:lang w:val="en-US"/>
        </w:rPr>
        <w:t xml:space="preserve"> that were completely transmitted before that </w:t>
      </w:r>
      <w:r w:rsidR="002227C0" w:rsidRPr="002227C0">
        <w:rPr>
          <w:lang w:val="en-US"/>
        </w:rPr>
        <w:t>timing</w:t>
      </w:r>
      <w:r w:rsidR="002227C0">
        <w:rPr>
          <w:lang w:val="en-US"/>
        </w:rPr>
        <w:t>. However, we don't see</w:t>
      </w:r>
      <w:r w:rsidR="007F3DCD">
        <w:rPr>
          <w:lang w:val="en-US"/>
        </w:rPr>
        <w:t xml:space="preserve"> a</w:t>
      </w:r>
      <w:r w:rsidR="002227C0">
        <w:rPr>
          <w:lang w:val="en-US"/>
        </w:rPr>
        <w:t xml:space="preserve"> </w:t>
      </w:r>
      <w:r w:rsidR="00F00E1D" w:rsidRPr="00F00E1D">
        <w:rPr>
          <w:lang w:val="en-US"/>
        </w:rPr>
        <w:t xml:space="preserve">necessity </w:t>
      </w:r>
      <w:r w:rsidR="007F3DCD">
        <w:rPr>
          <w:lang w:val="en-US"/>
        </w:rPr>
        <w:t>to introduce this parameter. If a CG-DFI can be transmitted as flexible as an UL grant</w:t>
      </w:r>
      <w:r w:rsidR="0067668F">
        <w:rPr>
          <w:lang w:val="en-US"/>
        </w:rPr>
        <w:t xml:space="preserve"> from gNB</w:t>
      </w:r>
      <w:r w:rsidR="007F3DCD">
        <w:rPr>
          <w:lang w:val="en-US"/>
        </w:rPr>
        <w:t xml:space="preserve">, gNB can </w:t>
      </w:r>
      <w:r w:rsidR="00F00E1D">
        <w:rPr>
          <w:lang w:val="en-US"/>
        </w:rPr>
        <w:t>transmit</w:t>
      </w:r>
      <w:r w:rsidR="007F3DCD">
        <w:rPr>
          <w:lang w:val="en-US"/>
        </w:rPr>
        <w:t xml:space="preserve"> HARQ-ACK feedback in the CG-DFI to UE </w:t>
      </w:r>
      <w:r w:rsidR="007F3DCD">
        <w:rPr>
          <w:kern w:val="2"/>
          <w:lang w:eastAsia="zh-CN"/>
        </w:rPr>
        <w:t xml:space="preserve">at any time it want. Then, gNB can decide to </w:t>
      </w:r>
      <w:r w:rsidR="007F3DCD">
        <w:rPr>
          <w:lang w:val="en-US"/>
        </w:rPr>
        <w:t xml:space="preserve">transmit HARQ-ACK feedback </w:t>
      </w:r>
      <w:r w:rsidR="0067668F">
        <w:rPr>
          <w:lang w:val="en-US"/>
        </w:rPr>
        <w:t>ONLY</w:t>
      </w:r>
      <w:r w:rsidR="007F3DCD">
        <w:rPr>
          <w:lang w:val="en-US"/>
        </w:rPr>
        <w:t xml:space="preserve"> after</w:t>
      </w:r>
      <w:r w:rsidR="0067668F">
        <w:rPr>
          <w:lang w:val="en-US"/>
        </w:rPr>
        <w:t xml:space="preserve"> the</w:t>
      </w:r>
      <w:r w:rsidR="007F3DCD">
        <w:rPr>
          <w:lang w:val="en-US"/>
        </w:rPr>
        <w:t xml:space="preserve"> </w:t>
      </w:r>
      <w:r w:rsidR="007F3DCD">
        <w:rPr>
          <w:kern w:val="2"/>
          <w:lang w:eastAsia="zh-CN"/>
        </w:rPr>
        <w:t>configured/scheduled</w:t>
      </w:r>
      <w:r w:rsidR="007F3DCD" w:rsidRPr="00432186">
        <w:rPr>
          <w:kern w:val="2"/>
          <w:lang w:eastAsia="zh-CN"/>
        </w:rPr>
        <w:t xml:space="preserve"> PUSCH</w:t>
      </w:r>
      <w:r w:rsidR="007F3DCD">
        <w:rPr>
          <w:kern w:val="2"/>
          <w:lang w:eastAsia="zh-CN"/>
        </w:rPr>
        <w:t>s are received and decoded</w:t>
      </w:r>
      <w:r w:rsidR="0067668F">
        <w:rPr>
          <w:kern w:val="2"/>
          <w:lang w:eastAsia="zh-CN"/>
        </w:rPr>
        <w:t>, and misalignment between gNB and UE can be</w:t>
      </w:r>
      <w:r w:rsidR="00036A3B" w:rsidRPr="00036A3B">
        <w:t xml:space="preserve"> </w:t>
      </w:r>
      <w:r w:rsidR="00036A3B" w:rsidRPr="00036A3B">
        <w:rPr>
          <w:kern w:val="2"/>
          <w:lang w:eastAsia="zh-CN"/>
        </w:rPr>
        <w:t>naturally</w:t>
      </w:r>
      <w:r w:rsidR="0067668F">
        <w:rPr>
          <w:kern w:val="2"/>
          <w:lang w:eastAsia="zh-CN"/>
        </w:rPr>
        <w:t xml:space="preserve"> avoided.</w:t>
      </w:r>
    </w:p>
    <w:p w14:paraId="606CB0B9" w14:textId="248391EB" w:rsidR="0067668F" w:rsidRPr="00AE2D53" w:rsidRDefault="00F00E1D" w:rsidP="00834A45">
      <w:pPr>
        <w:spacing w:before="240"/>
        <w:rPr>
          <w:b/>
          <w:lang w:val="en-US"/>
        </w:rPr>
      </w:pPr>
      <w:r>
        <w:rPr>
          <w:b/>
          <w:lang w:val="en-US"/>
        </w:rPr>
        <w:t>Observation 1</w:t>
      </w:r>
      <w:r w:rsidR="0067668F" w:rsidRPr="00AE2D53">
        <w:rPr>
          <w:b/>
          <w:lang w:val="en-US"/>
        </w:rPr>
        <w:t xml:space="preserve">: </w:t>
      </w:r>
      <w:r>
        <w:rPr>
          <w:b/>
          <w:lang w:val="en-US"/>
        </w:rPr>
        <w:t xml:space="preserve">The </w:t>
      </w:r>
      <w:r w:rsidRPr="00F00E1D">
        <w:rPr>
          <w:b/>
          <w:lang w:val="en-US"/>
        </w:rPr>
        <w:t xml:space="preserve">necessity </w:t>
      </w:r>
      <w:r>
        <w:rPr>
          <w:b/>
          <w:lang w:val="en-US"/>
        </w:rPr>
        <w:t>of d</w:t>
      </w:r>
      <w:r w:rsidR="0067668F">
        <w:rPr>
          <w:b/>
          <w:lang w:val="en-US"/>
        </w:rPr>
        <w:t>efining a minimum PUSCH-to-HARQ-feedback-timing</w:t>
      </w:r>
      <w:r w:rsidR="0067668F" w:rsidRPr="000D7184">
        <w:rPr>
          <w:b/>
          <w:lang w:val="en-US"/>
        </w:rPr>
        <w:t xml:space="preserve"> parameter</w:t>
      </w:r>
      <w:r w:rsidR="0067668F">
        <w:rPr>
          <w:b/>
          <w:lang w:val="en-US"/>
        </w:rPr>
        <w:t xml:space="preserve"> is </w:t>
      </w:r>
      <w:r w:rsidRPr="00F00E1D">
        <w:rPr>
          <w:b/>
          <w:lang w:val="en-US"/>
        </w:rPr>
        <w:t>unclear</w:t>
      </w:r>
      <w:r w:rsidR="0067668F">
        <w:rPr>
          <w:b/>
          <w:lang w:val="en-US"/>
        </w:rPr>
        <w:t>.</w:t>
      </w:r>
    </w:p>
    <w:p w14:paraId="06CC467B" w14:textId="77777777" w:rsidR="001F4E29" w:rsidRDefault="001F4E29" w:rsidP="00834A45">
      <w:pPr>
        <w:spacing w:after="0"/>
        <w:rPr>
          <w:rFonts w:ascii="Times New Roman" w:eastAsia="新細明體" w:hAnsi="Times New Roman"/>
          <w:color w:val="000000" w:themeColor="text1"/>
          <w:lang w:val="en-US" w:eastAsia="zh-TW"/>
        </w:rPr>
      </w:pPr>
    </w:p>
    <w:p w14:paraId="0E825257" w14:textId="0085EFAB" w:rsidR="00EE62A9" w:rsidRDefault="008F20A8" w:rsidP="00834A45">
      <w:pPr>
        <w:spacing w:before="240" w:after="0"/>
        <w:rPr>
          <w:rFonts w:eastAsiaTheme="minorEastAsia"/>
        </w:rPr>
      </w:pPr>
      <w:r>
        <w:rPr>
          <w:rFonts w:ascii="Times New Roman" w:eastAsia="新細明體" w:hAnsi="Times New Roman"/>
          <w:color w:val="000000" w:themeColor="text1"/>
          <w:lang w:val="en-US" w:eastAsia="zh-TW"/>
        </w:rPr>
        <w:t xml:space="preserve">In NR Rel-15, DCI format 0_0 and format 0_1 </w:t>
      </w:r>
      <w:r w:rsidR="00EA1858">
        <w:rPr>
          <w:rFonts w:ascii="Times New Roman" w:eastAsia="新細明體" w:hAnsi="Times New Roman"/>
          <w:color w:val="000000" w:themeColor="text1"/>
          <w:lang w:val="en-US" w:eastAsia="zh-TW"/>
        </w:rPr>
        <w:t xml:space="preserve">with CRC </w:t>
      </w:r>
      <w:r w:rsidRPr="009F4C4E">
        <w:rPr>
          <w:rFonts w:hint="eastAsia"/>
          <w:color w:val="000000" w:themeColor="text1"/>
        </w:rPr>
        <w:t>scrambled by CS-RNTI</w:t>
      </w:r>
      <w:r>
        <w:rPr>
          <w:color w:val="000000" w:themeColor="text1"/>
        </w:rPr>
        <w:t xml:space="preserve"> are used for providing </w:t>
      </w:r>
      <w:r w:rsidRPr="00935C74">
        <w:rPr>
          <w:color w:val="000000" w:themeColor="text1"/>
        </w:rPr>
        <w:t xml:space="preserve">an UL grant for </w:t>
      </w:r>
      <w:r w:rsidR="00EE272C" w:rsidRPr="00935C74">
        <w:rPr>
          <w:color w:val="000000" w:themeColor="text1"/>
        </w:rPr>
        <w:t xml:space="preserve">CG </w:t>
      </w:r>
      <w:r w:rsidRPr="00CF335E">
        <w:rPr>
          <w:rFonts w:eastAsiaTheme="minorEastAsia"/>
        </w:rPr>
        <w:t>retransmission</w:t>
      </w:r>
      <w:r w:rsidR="000E0D41" w:rsidRPr="00CF335E">
        <w:rPr>
          <w:rFonts w:eastAsiaTheme="minorEastAsia"/>
        </w:rPr>
        <w:t xml:space="preserve"> (</w:t>
      </w:r>
      <w:r w:rsidR="00CF335E" w:rsidRPr="00CF335E">
        <w:rPr>
          <w:rFonts w:eastAsiaTheme="minorEastAsia"/>
        </w:rPr>
        <w:t xml:space="preserve">by setting </w:t>
      </w:r>
      <w:r w:rsidR="000E0D41" w:rsidRPr="00EE62A9">
        <w:rPr>
          <w:rFonts w:eastAsiaTheme="minorEastAsia"/>
        </w:rPr>
        <w:t>NDI = 1)</w:t>
      </w:r>
      <w:r w:rsidRPr="00EE62A9">
        <w:rPr>
          <w:rFonts w:eastAsiaTheme="minorEastAsia"/>
        </w:rPr>
        <w:t xml:space="preserve"> or activating/releasing </w:t>
      </w:r>
      <w:r w:rsidR="00483970" w:rsidRPr="00EE62A9">
        <w:rPr>
          <w:rFonts w:eastAsiaTheme="minorEastAsia"/>
        </w:rPr>
        <w:t>CG</w:t>
      </w:r>
      <w:r w:rsidR="00CF335E">
        <w:rPr>
          <w:rFonts w:eastAsiaTheme="minorEastAsia"/>
        </w:rPr>
        <w:t xml:space="preserve"> </w:t>
      </w:r>
      <w:r w:rsidR="00CF335E" w:rsidRPr="00EE62A9">
        <w:rPr>
          <w:rFonts w:eastAsiaTheme="minorEastAsia"/>
        </w:rPr>
        <w:t>Type 2</w:t>
      </w:r>
      <w:r w:rsidR="000E0D41" w:rsidRPr="00EE62A9">
        <w:rPr>
          <w:rFonts w:eastAsiaTheme="minorEastAsia"/>
        </w:rPr>
        <w:t xml:space="preserve"> (if the defined </w:t>
      </w:r>
      <w:r w:rsidR="000E0D41" w:rsidRPr="000F0A11">
        <w:rPr>
          <w:rFonts w:eastAsiaTheme="minorEastAsia"/>
        </w:rPr>
        <w:t xml:space="preserve">validation </w:t>
      </w:r>
      <w:r w:rsidR="00B64A70">
        <w:rPr>
          <w:rFonts w:eastAsiaTheme="minorEastAsia"/>
        </w:rPr>
        <w:t xml:space="preserve">rule </w:t>
      </w:r>
      <w:r w:rsidR="000E0D41">
        <w:rPr>
          <w:rFonts w:eastAsiaTheme="minorEastAsia"/>
        </w:rPr>
        <w:t xml:space="preserve">is </w:t>
      </w:r>
      <w:r w:rsidR="00B64A70">
        <w:rPr>
          <w:rFonts w:eastAsiaTheme="minorEastAsia"/>
        </w:rPr>
        <w:t>satisfied</w:t>
      </w:r>
      <w:r w:rsidR="000E0D41" w:rsidRPr="00EE62A9">
        <w:rPr>
          <w:rFonts w:eastAsiaTheme="minorEastAsia"/>
        </w:rPr>
        <w:t>)</w:t>
      </w:r>
      <w:r w:rsidR="00EE272C" w:rsidRPr="00EE62A9">
        <w:rPr>
          <w:rFonts w:eastAsiaTheme="minorEastAsia"/>
        </w:rPr>
        <w:t>.</w:t>
      </w:r>
      <w:r w:rsidR="00935C74" w:rsidRPr="00EE62A9">
        <w:rPr>
          <w:rFonts w:eastAsiaTheme="minorEastAsia"/>
        </w:rPr>
        <w:t xml:space="preserve"> Similarly, CG-DFI</w:t>
      </w:r>
      <w:r w:rsidR="00935C74" w:rsidRPr="00EE62A9">
        <w:rPr>
          <w:rFonts w:eastAsiaTheme="minorEastAsia" w:hint="eastAsia"/>
        </w:rPr>
        <w:t xml:space="preserve"> can </w:t>
      </w:r>
      <w:r w:rsidR="00935C74" w:rsidRPr="00EE62A9">
        <w:rPr>
          <w:rFonts w:hint="eastAsia"/>
          <w:color w:val="000000" w:themeColor="text1"/>
        </w:rPr>
        <w:t xml:space="preserve">be also </w:t>
      </w:r>
      <w:r w:rsidR="00EE62A9" w:rsidRPr="00C82019">
        <w:rPr>
          <w:rFonts w:eastAsiaTheme="minorEastAsia"/>
        </w:rPr>
        <w:t>transmitted</w:t>
      </w:r>
      <w:r w:rsidR="00935C74" w:rsidRPr="00C82019">
        <w:rPr>
          <w:rFonts w:eastAsiaTheme="minorEastAsia" w:hint="eastAsia"/>
        </w:rPr>
        <w:t xml:space="preserve"> </w:t>
      </w:r>
      <w:r w:rsidR="00EE62A9" w:rsidRPr="00C82019">
        <w:rPr>
          <w:rFonts w:eastAsiaTheme="minorEastAsia" w:hint="eastAsia"/>
        </w:rPr>
        <w:t xml:space="preserve">via </w:t>
      </w:r>
      <w:r w:rsidR="00935C74" w:rsidRPr="00C82019">
        <w:rPr>
          <w:rFonts w:eastAsiaTheme="minorEastAsia"/>
        </w:rPr>
        <w:t>DCI format 0_0 and</w:t>
      </w:r>
      <w:r w:rsidR="00EE62A9" w:rsidRPr="00C82019">
        <w:rPr>
          <w:rFonts w:eastAsiaTheme="minorEastAsia"/>
        </w:rPr>
        <w:t>/or</w:t>
      </w:r>
      <w:r w:rsidR="00935C74" w:rsidRPr="00C82019">
        <w:rPr>
          <w:rFonts w:eastAsiaTheme="minorEastAsia"/>
        </w:rPr>
        <w:t xml:space="preserve"> format 0_1 </w:t>
      </w:r>
      <w:r w:rsidR="00935C74" w:rsidRPr="00C82019">
        <w:rPr>
          <w:rFonts w:eastAsiaTheme="minorEastAsia" w:hint="eastAsia"/>
        </w:rPr>
        <w:t>scrambled by CS-RNTI</w:t>
      </w:r>
      <w:r w:rsidR="00935C74" w:rsidRPr="00C82019">
        <w:rPr>
          <w:rFonts w:eastAsiaTheme="minorEastAsia"/>
        </w:rPr>
        <w:t xml:space="preserve">. </w:t>
      </w:r>
      <w:r w:rsidR="00EE62A9" w:rsidRPr="00C82019">
        <w:rPr>
          <w:rFonts w:eastAsiaTheme="minorEastAsia"/>
        </w:rPr>
        <w:t>We see that</w:t>
      </w:r>
      <w:r w:rsidR="00C82019" w:rsidRPr="00C82019">
        <w:rPr>
          <w:rFonts w:eastAsiaTheme="minorEastAsia"/>
        </w:rPr>
        <w:t>, after CG transmission</w:t>
      </w:r>
      <w:r w:rsidR="00C82019" w:rsidRPr="00C82019">
        <w:rPr>
          <w:rFonts w:eastAsiaTheme="minorEastAsia" w:hint="eastAsia"/>
        </w:rPr>
        <w:t xml:space="preserve"> </w:t>
      </w:r>
      <w:r w:rsidR="00C82019" w:rsidRPr="00C82019">
        <w:rPr>
          <w:rFonts w:eastAsiaTheme="minorEastAsia"/>
        </w:rPr>
        <w:t>occasions, it</w:t>
      </w:r>
      <w:r w:rsidR="00EE62A9" w:rsidRPr="00C82019">
        <w:rPr>
          <w:rFonts w:eastAsiaTheme="minorEastAsia"/>
        </w:rPr>
        <w:t xml:space="preserve"> is natural </w:t>
      </w:r>
      <w:r w:rsidR="00C82019" w:rsidRPr="00C82019">
        <w:rPr>
          <w:rFonts w:eastAsiaTheme="minorEastAsia"/>
        </w:rPr>
        <w:t>to receive</w:t>
      </w:r>
      <w:r w:rsidR="00C82019" w:rsidRPr="00C82019">
        <w:rPr>
          <w:rFonts w:eastAsiaTheme="minorEastAsia" w:hint="eastAsia"/>
        </w:rPr>
        <w:t xml:space="preserve"> </w:t>
      </w:r>
      <w:r w:rsidR="00EE62A9" w:rsidRPr="00C82019">
        <w:rPr>
          <w:rFonts w:eastAsiaTheme="minorEastAsia"/>
        </w:rPr>
        <w:t>DCI</w:t>
      </w:r>
      <w:r w:rsidR="00C82019" w:rsidRPr="00C82019">
        <w:rPr>
          <w:rFonts w:eastAsiaTheme="minorEastAsia"/>
        </w:rPr>
        <w:t>(s)</w:t>
      </w:r>
      <w:r w:rsidR="00EE62A9" w:rsidRPr="00C82019">
        <w:rPr>
          <w:rFonts w:eastAsiaTheme="minorEastAsia"/>
        </w:rPr>
        <w:t xml:space="preserve"> with CRC </w:t>
      </w:r>
      <w:r w:rsidR="00EE62A9" w:rsidRPr="00C82019">
        <w:rPr>
          <w:rFonts w:eastAsiaTheme="minorEastAsia" w:hint="eastAsia"/>
        </w:rPr>
        <w:t>scrambled by</w:t>
      </w:r>
      <w:r w:rsidR="00EE62A9" w:rsidRPr="009F4C4E">
        <w:rPr>
          <w:rFonts w:hint="eastAsia"/>
          <w:color w:val="000000" w:themeColor="text1"/>
        </w:rPr>
        <w:t xml:space="preserve"> CS-RNTI</w:t>
      </w:r>
      <w:r w:rsidR="00EE62A9">
        <w:rPr>
          <w:color w:val="000000" w:themeColor="text1"/>
        </w:rPr>
        <w:t xml:space="preserve"> </w:t>
      </w:r>
      <w:r w:rsidR="00C82019">
        <w:rPr>
          <w:color w:val="000000" w:themeColor="text1"/>
        </w:rPr>
        <w:t xml:space="preserve">at UE </w:t>
      </w:r>
      <w:r w:rsidR="00EE62A9">
        <w:rPr>
          <w:color w:val="000000" w:themeColor="text1"/>
        </w:rPr>
        <w:t xml:space="preserve">for </w:t>
      </w:r>
      <w:r w:rsidR="00EE62A9" w:rsidRPr="00EE62A9">
        <w:rPr>
          <w:color w:val="000000" w:themeColor="text1"/>
        </w:rPr>
        <w:t xml:space="preserve">either </w:t>
      </w:r>
      <w:r w:rsidR="00EE62A9">
        <w:rPr>
          <w:color w:val="000000" w:themeColor="text1"/>
        </w:rPr>
        <w:t xml:space="preserve">providing </w:t>
      </w:r>
      <w:r w:rsidR="00EE62A9" w:rsidRPr="00EE62A9">
        <w:rPr>
          <w:rFonts w:eastAsiaTheme="minorEastAsia"/>
        </w:rPr>
        <w:t xml:space="preserve">an UL grant for a certain HARQ process </w:t>
      </w:r>
      <w:r w:rsidR="00CF335E">
        <w:rPr>
          <w:rFonts w:eastAsiaTheme="minorEastAsia"/>
        </w:rPr>
        <w:t>with a</w:t>
      </w:r>
      <w:r w:rsidR="00EE62A9" w:rsidRPr="00EE62A9">
        <w:rPr>
          <w:rFonts w:eastAsiaTheme="minorEastAsia"/>
        </w:rPr>
        <w:t xml:space="preserve"> </w:t>
      </w:r>
      <w:r w:rsidR="00CF335E" w:rsidRPr="00EE62A9">
        <w:rPr>
          <w:rFonts w:eastAsiaTheme="minorEastAsia" w:hint="eastAsia"/>
        </w:rPr>
        <w:t xml:space="preserve">CG </w:t>
      </w:r>
      <w:r w:rsidR="00EE62A9" w:rsidRPr="00EE62A9">
        <w:rPr>
          <w:rFonts w:eastAsiaTheme="minorEastAsia"/>
        </w:rPr>
        <w:t>transmission</w:t>
      </w:r>
      <w:r w:rsidR="00B64A70">
        <w:rPr>
          <w:rFonts w:eastAsiaTheme="minorEastAsia"/>
        </w:rPr>
        <w:t>,</w:t>
      </w:r>
      <w:r w:rsidR="00EE62A9" w:rsidRPr="00EE62A9">
        <w:rPr>
          <w:rFonts w:eastAsiaTheme="minorEastAsia"/>
        </w:rPr>
        <w:t xml:space="preserve"> or a HARQ-ACK bitmap for all HARQ processes configured for CG.</w:t>
      </w:r>
      <w:r w:rsidR="00EE62A9">
        <w:rPr>
          <w:rFonts w:eastAsiaTheme="minorEastAsia"/>
        </w:rPr>
        <w:t xml:space="preserve"> </w:t>
      </w:r>
    </w:p>
    <w:p w14:paraId="4FD8E575" w14:textId="23BDA4DB" w:rsidR="001F4E29" w:rsidRPr="00F00E1D" w:rsidRDefault="000F0A11" w:rsidP="00834A45">
      <w:pPr>
        <w:spacing w:before="240" w:after="0"/>
        <w:rPr>
          <w:rFonts w:ascii="Times New Roman" w:eastAsia="新細明體" w:hAnsi="Times New Roman"/>
          <w:color w:val="000000" w:themeColor="text1"/>
          <w:lang w:eastAsia="zh-TW"/>
        </w:rPr>
      </w:pPr>
      <w:r>
        <w:rPr>
          <w:rFonts w:eastAsiaTheme="minorEastAsia"/>
        </w:rPr>
        <w:t xml:space="preserve">In one </w:t>
      </w:r>
      <w:r w:rsidR="000E0D41">
        <w:rPr>
          <w:rFonts w:eastAsiaTheme="minorEastAsia"/>
        </w:rPr>
        <w:t xml:space="preserve">of possible </w:t>
      </w:r>
      <w:r>
        <w:rPr>
          <w:rFonts w:eastAsiaTheme="minorEastAsia"/>
        </w:rPr>
        <w:t>option</w:t>
      </w:r>
      <w:r w:rsidR="000E0D41">
        <w:rPr>
          <w:rFonts w:eastAsiaTheme="minorEastAsia"/>
        </w:rPr>
        <w:t>s</w:t>
      </w:r>
      <w:r w:rsidR="00C82019">
        <w:rPr>
          <w:rFonts w:eastAsiaTheme="minorEastAsia"/>
        </w:rPr>
        <w:t xml:space="preserve"> to transmit CG-DFI on </w:t>
      </w:r>
      <w:r w:rsidR="00C82019" w:rsidRPr="00C82019">
        <w:rPr>
          <w:rFonts w:eastAsiaTheme="minorEastAsia"/>
        </w:rPr>
        <w:t xml:space="preserve">a </w:t>
      </w:r>
      <w:r w:rsidR="00C82019" w:rsidRPr="00C82019">
        <w:rPr>
          <w:lang w:val="en-US"/>
        </w:rPr>
        <w:t xml:space="preserve">DCI </w:t>
      </w:r>
      <w:r w:rsidR="00C82019" w:rsidRPr="00C82019">
        <w:rPr>
          <w:rFonts w:hint="eastAsia"/>
          <w:lang w:val="en-US"/>
        </w:rPr>
        <w:t>scrambled by CS-RNTI</w:t>
      </w:r>
      <w:r w:rsidRPr="00C82019">
        <w:rPr>
          <w:rFonts w:eastAsiaTheme="minorEastAsia"/>
        </w:rPr>
        <w:t>, a</w:t>
      </w:r>
      <w:r w:rsidR="00EA1858" w:rsidRPr="000F0A11">
        <w:rPr>
          <w:rFonts w:eastAsiaTheme="minorEastAsia"/>
        </w:rPr>
        <w:t xml:space="preserve"> new validation rule can be defined for </w:t>
      </w:r>
      <w:r w:rsidR="00C82019">
        <w:rPr>
          <w:rFonts w:eastAsiaTheme="minorEastAsia"/>
        </w:rPr>
        <w:t>differentiating that the</w:t>
      </w:r>
      <w:r>
        <w:rPr>
          <w:rFonts w:eastAsiaTheme="minorEastAsia"/>
        </w:rPr>
        <w:t xml:space="preserve"> DCI</w:t>
      </w:r>
      <w:r w:rsidRPr="000F0A11">
        <w:rPr>
          <w:rFonts w:eastAsiaTheme="minorEastAsia" w:hint="eastAsia"/>
        </w:rPr>
        <w:t xml:space="preserve"> is </w:t>
      </w:r>
      <w:r>
        <w:rPr>
          <w:rFonts w:eastAsiaTheme="minorEastAsia"/>
        </w:rPr>
        <w:t xml:space="preserve">transmitted </w:t>
      </w:r>
      <w:r>
        <w:rPr>
          <w:rFonts w:eastAsia="DengXian"/>
          <w:lang w:eastAsia="zh-CN"/>
        </w:rPr>
        <w:t xml:space="preserve">for </w:t>
      </w:r>
      <w:r>
        <w:rPr>
          <w:rFonts w:eastAsiaTheme="minorEastAsia"/>
        </w:rPr>
        <w:t>providing CG-DFI</w:t>
      </w:r>
      <w:r w:rsidR="000E0D41">
        <w:rPr>
          <w:rFonts w:eastAsiaTheme="minorEastAsia"/>
        </w:rPr>
        <w:t xml:space="preserve"> or other purposes</w:t>
      </w:r>
      <w:r>
        <w:rPr>
          <w:rFonts w:eastAsiaTheme="minorEastAsia"/>
        </w:rPr>
        <w:t xml:space="preserve">, and some fields </w:t>
      </w:r>
      <w:r w:rsidR="000E0D41">
        <w:rPr>
          <w:rFonts w:eastAsiaTheme="minorEastAsia"/>
        </w:rPr>
        <w:t xml:space="preserve">(other than the special fields for </w:t>
      </w:r>
      <w:r w:rsidR="000E0D41" w:rsidRPr="000F0A11">
        <w:rPr>
          <w:rFonts w:eastAsiaTheme="minorEastAsia"/>
        </w:rPr>
        <w:t>validation</w:t>
      </w:r>
      <w:r w:rsidR="000E0D41">
        <w:rPr>
          <w:rFonts w:eastAsiaTheme="minorEastAsia"/>
        </w:rPr>
        <w:t xml:space="preserve">) </w:t>
      </w:r>
      <w:r>
        <w:rPr>
          <w:rFonts w:eastAsiaTheme="minorEastAsia"/>
        </w:rPr>
        <w:t xml:space="preserve">can be re-interpreted as a HARQ-ACK bitmap if </w:t>
      </w:r>
      <w:r>
        <w:rPr>
          <w:rFonts w:eastAsia="DengXian"/>
          <w:lang w:eastAsia="zh-CN"/>
        </w:rPr>
        <w:t>v</w:t>
      </w:r>
      <w:r w:rsidRPr="003918C5">
        <w:rPr>
          <w:rFonts w:eastAsia="DengXian"/>
          <w:lang w:eastAsia="zh-CN"/>
        </w:rPr>
        <w:t xml:space="preserve">alidation </w:t>
      </w:r>
      <w:r>
        <w:rPr>
          <w:rFonts w:eastAsia="DengXian"/>
          <w:lang w:eastAsia="zh-CN"/>
        </w:rPr>
        <w:t xml:space="preserve">of </w:t>
      </w:r>
      <w:r>
        <w:rPr>
          <w:rFonts w:eastAsiaTheme="minorEastAsia"/>
        </w:rPr>
        <w:t>CG-DFI</w:t>
      </w:r>
      <w:r>
        <w:rPr>
          <w:rFonts w:eastAsia="DengXian"/>
          <w:lang w:eastAsia="zh-CN"/>
        </w:rPr>
        <w:t xml:space="preserve"> is achieved.</w:t>
      </w:r>
      <w:r w:rsidR="00C82019">
        <w:rPr>
          <w:rFonts w:ascii="新細明體" w:eastAsia="新細明體" w:hAnsi="新細明體" w:hint="eastAsia"/>
          <w:lang w:eastAsia="zh-TW"/>
        </w:rPr>
        <w:t xml:space="preserve"> </w:t>
      </w:r>
    </w:p>
    <w:p w14:paraId="26779AE6" w14:textId="70DA0E94" w:rsidR="00194BED" w:rsidRPr="002F1484" w:rsidRDefault="00194BED" w:rsidP="00834A45">
      <w:pPr>
        <w:spacing w:before="240" w:after="0"/>
        <w:jc w:val="left"/>
        <w:rPr>
          <w:rFonts w:ascii="Times New Roman" w:eastAsia="Calibri" w:hAnsi="Times New Roman"/>
          <w:b/>
          <w:szCs w:val="22"/>
          <w:lang w:val="en-US"/>
        </w:rPr>
      </w:pPr>
      <w:r w:rsidRPr="00AE2D53">
        <w:rPr>
          <w:b/>
          <w:lang w:val="en-US"/>
        </w:rPr>
        <w:t xml:space="preserve">Proposal </w:t>
      </w:r>
      <w:r>
        <w:rPr>
          <w:b/>
          <w:lang w:val="en-US"/>
        </w:rPr>
        <w:t>3</w:t>
      </w:r>
      <w:r w:rsidRPr="00AE2D53">
        <w:rPr>
          <w:b/>
          <w:lang w:val="en-US"/>
        </w:rPr>
        <w:t xml:space="preserve">: </w:t>
      </w:r>
      <w:r w:rsidR="00EE62A9">
        <w:rPr>
          <w:b/>
          <w:lang w:val="en-US"/>
        </w:rPr>
        <w:t>CG</w:t>
      </w:r>
      <w:r w:rsidR="00EE62A9" w:rsidRPr="002F1484">
        <w:rPr>
          <w:rFonts w:ascii="Times New Roman" w:eastAsia="Calibri" w:hAnsi="Times New Roman"/>
          <w:b/>
          <w:szCs w:val="22"/>
          <w:lang w:val="en-US"/>
        </w:rPr>
        <w:t xml:space="preserve">-DFI is transmitted via DCI format 0_0 and/or format 0_1 </w:t>
      </w:r>
      <w:r w:rsidR="00EE62A9" w:rsidRPr="002F1484">
        <w:rPr>
          <w:rFonts w:ascii="Times New Roman" w:eastAsia="Calibri" w:hAnsi="Times New Roman" w:hint="eastAsia"/>
          <w:b/>
          <w:szCs w:val="22"/>
          <w:lang w:val="en-US"/>
        </w:rPr>
        <w:t>scrambled by CS-RNTI</w:t>
      </w:r>
      <w:r w:rsidR="00EE62A9" w:rsidRPr="002F1484">
        <w:rPr>
          <w:rFonts w:ascii="Times New Roman" w:eastAsia="Calibri" w:hAnsi="Times New Roman"/>
          <w:b/>
          <w:szCs w:val="22"/>
          <w:lang w:val="en-US"/>
        </w:rPr>
        <w:t>.</w:t>
      </w:r>
    </w:p>
    <w:p w14:paraId="34DF7DF0" w14:textId="787A3D09" w:rsidR="00B64A70" w:rsidRDefault="00B64A70" w:rsidP="00834A45">
      <w:pPr>
        <w:pStyle w:val="af8"/>
        <w:numPr>
          <w:ilvl w:val="0"/>
          <w:numId w:val="34"/>
        </w:numPr>
        <w:spacing w:line="240" w:lineRule="auto"/>
        <w:jc w:val="left"/>
        <w:rPr>
          <w:b/>
          <w:lang w:val="en-US"/>
        </w:rPr>
      </w:pPr>
      <w:r>
        <w:rPr>
          <w:b/>
          <w:lang w:val="en-US"/>
        </w:rPr>
        <w:t xml:space="preserve">FFS: How to </w:t>
      </w:r>
      <w:r w:rsidRPr="00B64A70">
        <w:rPr>
          <w:b/>
          <w:lang w:val="en-US"/>
        </w:rPr>
        <w:t>differentiat</w:t>
      </w:r>
      <w:r>
        <w:rPr>
          <w:b/>
          <w:lang w:val="en-US"/>
        </w:rPr>
        <w:t xml:space="preserve">e </w:t>
      </w:r>
      <w:r w:rsidRPr="00B64A70">
        <w:rPr>
          <w:b/>
          <w:lang w:val="en-US"/>
        </w:rPr>
        <w:t>a DCI</w:t>
      </w:r>
      <w:r w:rsidRPr="00B64A70">
        <w:rPr>
          <w:rFonts w:hint="eastAsia"/>
          <w:b/>
          <w:lang w:val="en-US"/>
        </w:rPr>
        <w:t xml:space="preserve"> is </w:t>
      </w:r>
      <w:r w:rsidRPr="00B64A70">
        <w:rPr>
          <w:b/>
          <w:lang w:val="en-US"/>
        </w:rPr>
        <w:t>transmitted for CG-DFI or other purposes</w:t>
      </w:r>
      <w:r>
        <w:rPr>
          <w:b/>
          <w:lang w:val="en-US"/>
        </w:rPr>
        <w:t>?</w:t>
      </w:r>
    </w:p>
    <w:p w14:paraId="5FB33161" w14:textId="3160918F" w:rsidR="00B64A70" w:rsidRPr="00B64A70" w:rsidRDefault="00B64A70" w:rsidP="00834A45">
      <w:pPr>
        <w:pStyle w:val="af8"/>
        <w:numPr>
          <w:ilvl w:val="0"/>
          <w:numId w:val="34"/>
        </w:numPr>
        <w:spacing w:line="240" w:lineRule="auto"/>
        <w:jc w:val="left"/>
        <w:rPr>
          <w:b/>
          <w:lang w:val="en-US"/>
        </w:rPr>
      </w:pPr>
      <w:r>
        <w:rPr>
          <w:b/>
          <w:lang w:val="en-US"/>
        </w:rPr>
        <w:t xml:space="preserve">FFS: </w:t>
      </w:r>
      <w:r w:rsidR="002F1484">
        <w:rPr>
          <w:b/>
          <w:lang w:val="en-US"/>
        </w:rPr>
        <w:t xml:space="preserve">How to convey the </w:t>
      </w:r>
      <w:r w:rsidR="002F1484" w:rsidRPr="002F1484">
        <w:rPr>
          <w:b/>
          <w:lang w:val="en-US"/>
        </w:rPr>
        <w:t>c</w:t>
      </w:r>
      <w:r w:rsidR="002F1484">
        <w:rPr>
          <w:b/>
          <w:lang w:val="en-US"/>
        </w:rPr>
        <w:t>onten</w:t>
      </w:r>
      <w:r w:rsidR="002F1484" w:rsidRPr="002F1484">
        <w:rPr>
          <w:rFonts w:hint="eastAsia"/>
          <w:b/>
          <w:lang w:val="en-US"/>
        </w:rPr>
        <w:t>t</w:t>
      </w:r>
      <w:r w:rsidR="002F1484" w:rsidRPr="002F1484">
        <w:rPr>
          <w:b/>
          <w:lang w:val="en-US"/>
        </w:rPr>
        <w:t>(s) included in CG-DFI?</w:t>
      </w:r>
    </w:p>
    <w:p w14:paraId="03AAB286" w14:textId="77777777" w:rsidR="003C5B0B" w:rsidRDefault="003C5B0B" w:rsidP="00834A45">
      <w:pPr>
        <w:spacing w:beforeLines="50" w:before="120"/>
        <w:rPr>
          <w:rFonts w:ascii="Times New Roman" w:eastAsia="新細明體" w:hAnsi="Times New Roman"/>
          <w:color w:val="000000" w:themeColor="text1"/>
          <w:lang w:val="en-US" w:eastAsia="zh-TW"/>
        </w:rPr>
      </w:pPr>
    </w:p>
    <w:p w14:paraId="442CDBA6" w14:textId="34B03A35" w:rsidR="00834A45" w:rsidRPr="003C5B0B" w:rsidRDefault="00834A45" w:rsidP="00834A45">
      <w:pPr>
        <w:pStyle w:val="2"/>
        <w:rPr>
          <w:rFonts w:ascii="Arial" w:hAnsi="Arial"/>
        </w:rPr>
      </w:pPr>
      <w:r w:rsidRPr="00834A45">
        <w:rPr>
          <w:rFonts w:ascii="Arial" w:hAnsi="Arial"/>
        </w:rPr>
        <w:t>Multiple active CG configurations</w:t>
      </w:r>
    </w:p>
    <w:p w14:paraId="22DD1A4B" w14:textId="2CC4A65A" w:rsidR="00834A45" w:rsidRPr="00153C53" w:rsidRDefault="00834A45" w:rsidP="00834A45">
      <w:pPr>
        <w:pStyle w:val="a3"/>
        <w:spacing w:before="240"/>
        <w:rPr>
          <w:color w:val="000000" w:themeColor="text1"/>
        </w:rPr>
      </w:pPr>
      <w:r w:rsidRPr="00153C53">
        <w:rPr>
          <w:color w:val="000000" w:themeColor="text1"/>
        </w:rPr>
        <w:t xml:space="preserve">In RAN1#95 meeting [4] within the NR URLLC SI, </w:t>
      </w:r>
      <w:r w:rsidR="00FD0F80" w:rsidRPr="00153C53">
        <w:rPr>
          <w:color w:val="000000" w:themeColor="text1"/>
        </w:rPr>
        <w:t xml:space="preserve">it is agreed that multiple active </w:t>
      </w:r>
      <w:r w:rsidR="00BA6CB8">
        <w:rPr>
          <w:color w:val="000000" w:themeColor="text1"/>
        </w:rPr>
        <w:t>CG</w:t>
      </w:r>
      <w:r w:rsidR="00FD0F80" w:rsidRPr="00153C53">
        <w:rPr>
          <w:color w:val="000000" w:themeColor="text1"/>
        </w:rPr>
        <w:t xml:space="preserve"> configurations for a given BWP of a serving cell should be supported at least for different services/traffic types and/or for enhancing reliability and reducing latency.</w:t>
      </w:r>
      <w:r w:rsidR="00153C53">
        <w:rPr>
          <w:color w:val="000000" w:themeColor="text1"/>
        </w:rPr>
        <w:t xml:space="preserve"> In NR-U, </w:t>
      </w:r>
      <w:r w:rsidR="00153C53" w:rsidRPr="00153C53">
        <w:rPr>
          <w:color w:val="000000" w:themeColor="text1"/>
        </w:rPr>
        <w:t xml:space="preserve">for a BWP </w:t>
      </w:r>
      <w:r w:rsidR="00153C53" w:rsidRPr="00153C53">
        <w:rPr>
          <w:color w:val="000000" w:themeColor="text1"/>
        </w:rPr>
        <w:t xml:space="preserve">configured with multiple 20 MHz LBT subbands, </w:t>
      </w:r>
      <w:r w:rsidR="00153C53" w:rsidRPr="00153C53">
        <w:rPr>
          <w:color w:val="000000" w:themeColor="text1"/>
        </w:rPr>
        <w:t>it is beneficial to assign different</w:t>
      </w:r>
      <w:r w:rsidR="00153C53" w:rsidRPr="00153C53">
        <w:rPr>
          <w:color w:val="000000" w:themeColor="text1"/>
        </w:rPr>
        <w:t xml:space="preserve"> active</w:t>
      </w:r>
      <w:r w:rsidR="00153C53" w:rsidRPr="00153C53">
        <w:rPr>
          <w:color w:val="000000" w:themeColor="text1"/>
        </w:rPr>
        <w:t xml:space="preserve"> </w:t>
      </w:r>
      <w:r w:rsidR="00153C53" w:rsidRPr="00153C53">
        <w:rPr>
          <w:color w:val="000000" w:themeColor="text1"/>
        </w:rPr>
        <w:t>CG</w:t>
      </w:r>
      <w:r w:rsidR="00153C53" w:rsidRPr="00153C53">
        <w:rPr>
          <w:color w:val="000000" w:themeColor="text1"/>
        </w:rPr>
        <w:t xml:space="preserve"> configuration</w:t>
      </w:r>
      <w:r w:rsidR="00153C53" w:rsidRPr="00153C53">
        <w:rPr>
          <w:color w:val="000000" w:themeColor="text1"/>
        </w:rPr>
        <w:t xml:space="preserve">s </w:t>
      </w:r>
      <w:r w:rsidR="00153C53" w:rsidRPr="00153C53">
        <w:rPr>
          <w:color w:val="000000" w:themeColor="text1"/>
        </w:rPr>
        <w:t xml:space="preserve">to </w:t>
      </w:r>
      <w:r w:rsidR="00153C53" w:rsidRPr="00153C53">
        <w:rPr>
          <w:color w:val="000000" w:themeColor="text1"/>
        </w:rPr>
        <w:t>on these</w:t>
      </w:r>
      <w:r w:rsidR="00153C53" w:rsidRPr="00153C53">
        <w:rPr>
          <w:color w:val="000000" w:themeColor="text1"/>
        </w:rPr>
        <w:t>20 MHz</w:t>
      </w:r>
      <w:r w:rsidR="00153C53">
        <w:t xml:space="preserve"> LBT sub</w:t>
      </w:r>
      <w:r w:rsidR="00153C53">
        <w:t>band</w:t>
      </w:r>
      <w:r w:rsidR="00153C53" w:rsidRPr="00153C53">
        <w:t xml:space="preserve">s </w:t>
      </w:r>
      <w:r w:rsidR="00153C53">
        <w:t>to increase channel</w:t>
      </w:r>
      <w:r w:rsidR="00153C53" w:rsidRPr="00153C53">
        <w:t xml:space="preserve"> access</w:t>
      </w:r>
      <w:r w:rsidR="00153C53" w:rsidRPr="00153C53">
        <w:t xml:space="preserve"> </w:t>
      </w:r>
      <w:r w:rsidR="00153C53" w:rsidRPr="00153C53">
        <w:t>opportunities</w:t>
      </w:r>
      <w:r w:rsidR="00153C53" w:rsidRPr="00A51A91">
        <w:t>.</w:t>
      </w:r>
      <w:r w:rsidR="00BA6CB8">
        <w:t xml:space="preserve"> Moreover, since HARQ process ID, NDI, and RV of a CG transmission would be carried in CG-UCI and transmitted together, NR-U has a good</w:t>
      </w:r>
      <w:r w:rsidR="00BA6CB8" w:rsidRPr="00BA6CB8">
        <w:t xml:space="preserve"> flexibility </w:t>
      </w:r>
      <w:r w:rsidR="00BA6CB8">
        <w:t>to support</w:t>
      </w:r>
      <w:r w:rsidR="00BA6CB8" w:rsidRPr="00BA6CB8">
        <w:t xml:space="preserve"> multiple</w:t>
      </w:r>
      <w:r w:rsidR="00BA6CB8">
        <w:t xml:space="preserve"> active CG</w:t>
      </w:r>
      <w:r w:rsidR="00BA6CB8" w:rsidRPr="00BA6CB8">
        <w:t xml:space="preserve"> configurations</w:t>
      </w:r>
      <w:r w:rsidR="00BA6CB8" w:rsidRPr="00BA6CB8">
        <w:rPr>
          <w:rFonts w:hint="eastAsia"/>
        </w:rPr>
        <w:t xml:space="preserve"> </w:t>
      </w:r>
      <w:r w:rsidR="00BA6CB8" w:rsidRPr="00BA6CB8">
        <w:t xml:space="preserve">in a BWP. </w:t>
      </w:r>
    </w:p>
    <w:p w14:paraId="559E4CA3" w14:textId="77777777" w:rsidR="00834A45" w:rsidRDefault="00834A45" w:rsidP="00834A45">
      <w:pPr>
        <w:pStyle w:val="a3"/>
        <w:spacing w:before="240"/>
      </w:pPr>
    </w:p>
    <w:p w14:paraId="19ABF4BD" w14:textId="58084CF6" w:rsidR="00834A45" w:rsidRDefault="00834A45" w:rsidP="00834A45">
      <w:pPr>
        <w:spacing w:before="240"/>
        <w:jc w:val="left"/>
        <w:rPr>
          <w:b/>
          <w:lang w:val="en-US"/>
        </w:rPr>
      </w:pPr>
      <w:r>
        <w:rPr>
          <w:b/>
          <w:lang w:val="en-US"/>
        </w:rPr>
        <w:lastRenderedPageBreak/>
        <w:t>Proposal 4</w:t>
      </w:r>
      <w:r w:rsidRPr="00AE2D53">
        <w:rPr>
          <w:b/>
          <w:lang w:val="en-US"/>
        </w:rPr>
        <w:t>:</w:t>
      </w:r>
      <w:r w:rsidR="00BA6CB8">
        <w:rPr>
          <w:b/>
          <w:lang w:val="en-US"/>
        </w:rPr>
        <w:t xml:space="preserve"> </w:t>
      </w:r>
      <w:r w:rsidR="00BA6CB8" w:rsidRPr="00BA6CB8">
        <w:rPr>
          <w:b/>
          <w:lang w:val="en-US"/>
        </w:rPr>
        <w:t xml:space="preserve">Multiple active </w:t>
      </w:r>
      <w:r w:rsidR="002F3651">
        <w:rPr>
          <w:b/>
          <w:lang w:val="en-US"/>
        </w:rPr>
        <w:t>CG</w:t>
      </w:r>
      <w:r w:rsidR="00BA6CB8" w:rsidRPr="00BA6CB8">
        <w:rPr>
          <w:b/>
          <w:lang w:val="en-US"/>
        </w:rPr>
        <w:t xml:space="preserve"> configurations per cell per BWP should be supported</w:t>
      </w:r>
      <w:r w:rsidR="002F3651">
        <w:rPr>
          <w:b/>
          <w:lang w:val="en-US"/>
        </w:rPr>
        <w:t xml:space="preserve"> in NR-U</w:t>
      </w:r>
    </w:p>
    <w:p w14:paraId="0819F661" w14:textId="77777777" w:rsidR="007462A8" w:rsidRDefault="007462A8" w:rsidP="00834A45">
      <w:pPr>
        <w:spacing w:beforeLines="50" w:before="120"/>
        <w:rPr>
          <w:rFonts w:ascii="Times New Roman" w:eastAsia="新細明體" w:hAnsi="Times New Roman"/>
          <w:color w:val="000000" w:themeColor="text1"/>
          <w:lang w:val="en-US" w:eastAsia="zh-TW"/>
        </w:rPr>
      </w:pPr>
    </w:p>
    <w:p w14:paraId="7ECC53E4" w14:textId="610156C7" w:rsidR="003C5B0B" w:rsidRPr="003C5B0B" w:rsidRDefault="003C5B0B" w:rsidP="00834A45">
      <w:pPr>
        <w:pStyle w:val="2"/>
        <w:rPr>
          <w:rFonts w:ascii="Arial" w:hAnsi="Arial"/>
        </w:rPr>
      </w:pPr>
      <w:r w:rsidRPr="004D453F">
        <w:rPr>
          <w:rFonts w:ascii="Arial" w:hAnsi="Arial"/>
        </w:rPr>
        <w:t>C</w:t>
      </w:r>
      <w:r w:rsidR="004D453F" w:rsidRPr="004D453F">
        <w:rPr>
          <w:rFonts w:ascii="Arial" w:hAnsi="Arial"/>
        </w:rPr>
        <w:t>OT sharing</w:t>
      </w:r>
      <w:r w:rsidR="004D453F">
        <w:rPr>
          <w:rFonts w:ascii="Arial" w:hAnsi="Arial"/>
        </w:rPr>
        <w:t xml:space="preserve"> with CG transmission</w:t>
      </w:r>
    </w:p>
    <w:p w14:paraId="64EDD633" w14:textId="5752EC14" w:rsidR="003C5B0B" w:rsidRDefault="004D453F" w:rsidP="00834A45">
      <w:pPr>
        <w:spacing w:before="240" w:after="0"/>
        <w:rPr>
          <w:lang w:eastAsia="zh-CN"/>
        </w:rPr>
      </w:pPr>
      <w:r w:rsidRPr="007441D0">
        <w:rPr>
          <w:lang w:eastAsia="zh-CN"/>
        </w:rPr>
        <w:t>In FeLAA</w:t>
      </w:r>
      <w:r w:rsidR="003C5B0B" w:rsidRPr="007441D0">
        <w:rPr>
          <w:lang w:eastAsia="zh-CN"/>
        </w:rPr>
        <w:t>,</w:t>
      </w:r>
      <w:r w:rsidRPr="007441D0">
        <w:rPr>
          <w:lang w:eastAsia="zh-CN"/>
        </w:rPr>
        <w:t xml:space="preserve"> </w:t>
      </w:r>
      <w:proofErr w:type="spellStart"/>
      <w:r w:rsidRPr="007441D0">
        <w:rPr>
          <w:lang w:eastAsia="zh-CN"/>
        </w:rPr>
        <w:t>eNB</w:t>
      </w:r>
      <w:proofErr w:type="spellEnd"/>
      <w:r w:rsidRPr="007441D0">
        <w:rPr>
          <w:lang w:eastAsia="zh-CN"/>
        </w:rPr>
        <w:t xml:space="preserve"> is allowed to share an </w:t>
      </w:r>
      <w:proofErr w:type="spellStart"/>
      <w:r w:rsidRPr="007441D0">
        <w:rPr>
          <w:lang w:eastAsia="zh-CN"/>
        </w:rPr>
        <w:t>eNB</w:t>
      </w:r>
      <w:proofErr w:type="spellEnd"/>
      <w:r w:rsidRPr="007441D0">
        <w:rPr>
          <w:lang w:eastAsia="zh-CN"/>
        </w:rPr>
        <w:t>-initiated COT with AUL transmission</w:t>
      </w:r>
      <w:r w:rsidRPr="004D453F">
        <w:rPr>
          <w:lang w:eastAsia="zh-CN"/>
        </w:rPr>
        <w:t xml:space="preserve"> </w:t>
      </w:r>
      <w:r w:rsidRPr="007441D0">
        <w:rPr>
          <w:lang w:eastAsia="zh-CN"/>
        </w:rPr>
        <w:t>in subframes belonging to the UL subframes only if the COT is acquired using Cat.4 LBT with the largest priority class value</w:t>
      </w:r>
      <w:r w:rsidRPr="007441D0">
        <w:rPr>
          <w:rFonts w:hint="eastAsia"/>
          <w:lang w:eastAsia="zh-CN"/>
        </w:rPr>
        <w:t>, and</w:t>
      </w:r>
      <w:r w:rsidRPr="007441D0">
        <w:rPr>
          <w:lang w:eastAsia="zh-CN"/>
        </w:rPr>
        <w:t xml:space="preserve"> the COT sharing</w:t>
      </w:r>
      <w:r w:rsidRPr="007441D0">
        <w:rPr>
          <w:rFonts w:hint="eastAsia"/>
          <w:lang w:eastAsia="zh-CN"/>
        </w:rPr>
        <w:t xml:space="preserve"> is enabled</w:t>
      </w:r>
      <w:r w:rsidRPr="007441D0">
        <w:rPr>
          <w:lang w:eastAsia="zh-CN"/>
        </w:rPr>
        <w:t xml:space="preserve">/disabled via </w:t>
      </w:r>
      <w:r w:rsidR="007441D0" w:rsidRPr="007441D0">
        <w:rPr>
          <w:lang w:eastAsia="zh-CN"/>
        </w:rPr>
        <w:t>C</w:t>
      </w:r>
      <w:r w:rsidRPr="007441D0">
        <w:rPr>
          <w:lang w:eastAsia="zh-CN"/>
        </w:rPr>
        <w:t>-PDCCH signalling.</w:t>
      </w:r>
      <w:r w:rsidR="007441D0" w:rsidRPr="007441D0">
        <w:rPr>
          <w:lang w:eastAsia="zh-CN"/>
        </w:rPr>
        <w:t xml:space="preserve"> </w:t>
      </w:r>
      <w:r w:rsidR="007441D0">
        <w:rPr>
          <w:lang w:eastAsia="zh-CN"/>
        </w:rPr>
        <w:t>Whereas, the UEs with data to transmit can share the gNB-</w:t>
      </w:r>
      <w:r w:rsidR="007441D0" w:rsidRPr="007441D0">
        <w:rPr>
          <w:lang w:eastAsia="zh-CN"/>
        </w:rPr>
        <w:t xml:space="preserve"> initiated </w:t>
      </w:r>
      <w:r w:rsidR="007441D0">
        <w:rPr>
          <w:lang w:eastAsia="zh-CN"/>
        </w:rPr>
        <w:t xml:space="preserve">COT and either access the channel immediately, if the </w:t>
      </w:r>
      <w:r w:rsidR="007441D0" w:rsidRPr="007441D0">
        <w:rPr>
          <w:lang w:eastAsia="zh-CN"/>
        </w:rPr>
        <w:t xml:space="preserve">AUL </w:t>
      </w:r>
      <w:r w:rsidR="007441D0">
        <w:rPr>
          <w:lang w:eastAsia="zh-CN"/>
        </w:rPr>
        <w:t xml:space="preserve">transmission can start after gap that is less </w:t>
      </w:r>
      <w:r w:rsidR="007441D0" w:rsidRPr="007441D0">
        <w:rPr>
          <w:lang w:eastAsia="zh-CN"/>
        </w:rPr>
        <w:t xml:space="preserve">than 16 </w:t>
      </w:r>
      <w:proofErr w:type="spellStart"/>
      <w:r w:rsidR="007441D0" w:rsidRPr="007441D0">
        <w:rPr>
          <w:lang w:eastAsia="zh-CN"/>
        </w:rPr>
        <w:t>μsec</w:t>
      </w:r>
      <w:proofErr w:type="spellEnd"/>
      <w:r w:rsidR="007441D0" w:rsidRPr="007441D0">
        <w:rPr>
          <w:lang w:eastAsia="zh-CN"/>
        </w:rPr>
        <w:t xml:space="preserve">, or using Cat.2 LBT otherwise. </w:t>
      </w:r>
      <w:r w:rsidRPr="007441D0">
        <w:rPr>
          <w:lang w:eastAsia="zh-CN"/>
        </w:rPr>
        <w:t xml:space="preserve">We see that a similar operation can be also supported in NR-U for CG transmission. </w:t>
      </w:r>
      <w:r w:rsidR="007441D0" w:rsidRPr="007441D0">
        <w:rPr>
          <w:lang w:eastAsia="zh-CN"/>
        </w:rPr>
        <w:t>The COT sharing information</w:t>
      </w:r>
      <w:r w:rsidR="007441D0" w:rsidRPr="007441D0">
        <w:rPr>
          <w:rFonts w:hint="eastAsia"/>
          <w:lang w:eastAsia="zh-CN"/>
        </w:rPr>
        <w:t xml:space="preserve"> </w:t>
      </w:r>
      <w:r w:rsidR="007441D0" w:rsidRPr="007441D0">
        <w:rPr>
          <w:lang w:eastAsia="zh-CN"/>
        </w:rPr>
        <w:t>could</w:t>
      </w:r>
      <w:r w:rsidR="007441D0" w:rsidRPr="007441D0">
        <w:rPr>
          <w:rFonts w:hint="eastAsia"/>
          <w:lang w:eastAsia="zh-CN"/>
        </w:rPr>
        <w:t xml:space="preserve"> be conveyed </w:t>
      </w:r>
      <w:r w:rsidR="007441D0">
        <w:rPr>
          <w:lang w:eastAsia="zh-CN"/>
        </w:rPr>
        <w:t xml:space="preserve">in DCI </w:t>
      </w:r>
      <w:r w:rsidR="007441D0" w:rsidRPr="007441D0">
        <w:rPr>
          <w:lang w:eastAsia="zh-CN"/>
        </w:rPr>
        <w:t>transmitted on GC-PDCCH</w:t>
      </w:r>
      <w:r w:rsidR="00194BED">
        <w:rPr>
          <w:lang w:eastAsia="zh-CN"/>
        </w:rPr>
        <w:t xml:space="preserve"> together with other </w:t>
      </w:r>
      <w:r w:rsidR="00194BED" w:rsidRPr="00194BED">
        <w:rPr>
          <w:lang w:eastAsia="zh-CN"/>
        </w:rPr>
        <w:t>CO-related control information</w:t>
      </w:r>
      <w:r w:rsidR="00194BED">
        <w:rPr>
          <w:lang w:eastAsia="zh-CN"/>
        </w:rPr>
        <w:t xml:space="preserve"> for e.g., t</w:t>
      </w:r>
      <w:r w:rsidR="00194BED" w:rsidRPr="00194BED">
        <w:rPr>
          <w:lang w:eastAsia="zh-CN"/>
        </w:rPr>
        <w:t>ime</w:t>
      </w:r>
      <w:r w:rsidR="00194BED">
        <w:rPr>
          <w:lang w:eastAsia="zh-CN"/>
        </w:rPr>
        <w:t>/frequency</w:t>
      </w:r>
      <w:r w:rsidR="00194BED" w:rsidRPr="00194BED">
        <w:rPr>
          <w:lang w:eastAsia="zh-CN"/>
        </w:rPr>
        <w:t xml:space="preserve"> domain channel occupancy structure</w:t>
      </w:r>
      <w:r w:rsidR="00194BED">
        <w:rPr>
          <w:lang w:eastAsia="zh-CN"/>
        </w:rPr>
        <w:t>.</w:t>
      </w:r>
    </w:p>
    <w:p w14:paraId="17081E23" w14:textId="66F9D24E" w:rsidR="00712CE2" w:rsidRDefault="002F3651" w:rsidP="00834A45">
      <w:pPr>
        <w:spacing w:before="240"/>
        <w:jc w:val="left"/>
        <w:rPr>
          <w:b/>
          <w:lang w:val="en-US"/>
        </w:rPr>
      </w:pPr>
      <w:r>
        <w:rPr>
          <w:b/>
          <w:lang w:val="en-US"/>
        </w:rPr>
        <w:t>Proposal 5</w:t>
      </w:r>
      <w:r w:rsidR="00194BED" w:rsidRPr="00AE2D53">
        <w:rPr>
          <w:b/>
          <w:lang w:val="en-US"/>
        </w:rPr>
        <w:t xml:space="preserve">: </w:t>
      </w:r>
      <w:r w:rsidR="00194BED">
        <w:rPr>
          <w:b/>
          <w:lang w:val="en-US"/>
        </w:rPr>
        <w:t>CG transmission</w:t>
      </w:r>
      <w:r w:rsidR="00194BED" w:rsidRPr="00194BED">
        <w:rPr>
          <w:rFonts w:hint="eastAsia"/>
          <w:b/>
          <w:lang w:val="en-US"/>
        </w:rPr>
        <w:t xml:space="preserve"> within a</w:t>
      </w:r>
      <w:r w:rsidR="00194BED">
        <w:rPr>
          <w:b/>
          <w:lang w:val="en-US"/>
        </w:rPr>
        <w:t xml:space="preserve"> gNB-initiated </w:t>
      </w:r>
      <w:r w:rsidR="00194BED" w:rsidRPr="00194BED">
        <w:rPr>
          <w:b/>
          <w:lang w:val="en-US"/>
        </w:rPr>
        <w:t xml:space="preserve">COT </w:t>
      </w:r>
      <w:r w:rsidR="00194BED">
        <w:rPr>
          <w:b/>
          <w:lang w:val="en-US"/>
        </w:rPr>
        <w:t>is supported in NR-U, and the COT sharing information could be conveyed by GC-PDCCH.</w:t>
      </w:r>
    </w:p>
    <w:p w14:paraId="251A186F" w14:textId="77777777" w:rsidR="00712CE2" w:rsidRPr="00194BED" w:rsidRDefault="00712CE2" w:rsidP="00834A45">
      <w:pPr>
        <w:spacing w:before="240"/>
        <w:jc w:val="left"/>
        <w:rPr>
          <w:b/>
          <w:lang w:val="en-US"/>
        </w:rPr>
      </w:pPr>
    </w:p>
    <w:p w14:paraId="499EDE34" w14:textId="77777777" w:rsidR="000176A4" w:rsidRPr="0099619E" w:rsidRDefault="000D3BDE" w:rsidP="00834A45">
      <w:pPr>
        <w:pStyle w:val="1"/>
        <w:keepNext w:val="0"/>
        <w:widowControl w:val="0"/>
        <w:spacing w:before="480" w:after="0"/>
        <w:ind w:left="518"/>
        <w:rPr>
          <w:sz w:val="28"/>
          <w:lang w:val="en-US"/>
        </w:rPr>
      </w:pPr>
      <w:r w:rsidRPr="0099619E">
        <w:rPr>
          <w:sz w:val="28"/>
          <w:lang w:val="en-US"/>
        </w:rPr>
        <w:t>Conclusion</w:t>
      </w:r>
    </w:p>
    <w:p w14:paraId="54CED7A6" w14:textId="50F8D7D9" w:rsidR="009368A7" w:rsidRPr="00C365D6" w:rsidRDefault="009368A7" w:rsidP="00834A45">
      <w:pPr>
        <w:spacing w:before="240"/>
        <w:rPr>
          <w:rFonts w:ascii="Times New Roman" w:hAnsi="Times New Roman"/>
        </w:rPr>
      </w:pPr>
      <w:r w:rsidRPr="00C365D6">
        <w:rPr>
          <w:rFonts w:ascii="Times New Roman" w:hAnsi="Times New Roman"/>
        </w:rPr>
        <w:t>The proposals</w:t>
      </w:r>
      <w:r w:rsidR="00E5414F">
        <w:rPr>
          <w:rFonts w:ascii="Times New Roman" w:hAnsi="Times New Roman"/>
        </w:rPr>
        <w:t xml:space="preserve"> and observations</w:t>
      </w:r>
      <w:r w:rsidRPr="00C365D6">
        <w:rPr>
          <w:rFonts w:ascii="Times New Roman" w:hAnsi="Times New Roman"/>
        </w:rPr>
        <w:t xml:space="preserve"> made in this contribution are summarized below: </w:t>
      </w:r>
    </w:p>
    <w:p w14:paraId="1E359927" w14:textId="77777777" w:rsidR="00CF335E" w:rsidRDefault="00CF335E" w:rsidP="00834A45">
      <w:pPr>
        <w:spacing w:before="240"/>
        <w:jc w:val="left"/>
        <w:rPr>
          <w:rFonts w:ascii="Times New Roman" w:eastAsia="SimSun" w:hAnsi="Times New Roman"/>
          <w:b/>
          <w:color w:val="000000" w:themeColor="text1"/>
          <w:lang w:val="en-US" w:eastAsia="zh-CN"/>
        </w:rPr>
      </w:pPr>
      <w:r w:rsidRPr="00290098">
        <w:rPr>
          <w:rFonts w:ascii="Times New Roman" w:eastAsia="SimSun" w:hAnsi="Times New Roman"/>
          <w:b/>
          <w:color w:val="000000" w:themeColor="text1"/>
          <w:lang w:val="en-US" w:eastAsia="zh-CN"/>
        </w:rPr>
        <w:t>Proposal 1:</w:t>
      </w:r>
      <w:r>
        <w:rPr>
          <w:rFonts w:ascii="Times New Roman" w:eastAsia="SimSun" w:hAnsi="Times New Roman"/>
          <w:b/>
          <w:color w:val="000000" w:themeColor="text1"/>
          <w:lang w:val="en-US" w:eastAsia="zh-CN"/>
        </w:rPr>
        <w:t xml:space="preserve"> Support</w:t>
      </w:r>
      <w:r w:rsidRPr="0041468D">
        <w:rPr>
          <w:rFonts w:ascii="Times New Roman" w:eastAsia="SimSun" w:hAnsi="Times New Roman"/>
          <w:b/>
          <w:color w:val="000000" w:themeColor="text1"/>
          <w:lang w:val="en-US" w:eastAsia="zh-CN"/>
        </w:rPr>
        <w:t xml:space="preserve"> CBG-based retransmission using</w:t>
      </w:r>
      <w:r>
        <w:rPr>
          <w:rFonts w:ascii="Times New Roman" w:eastAsia="SimSun" w:hAnsi="Times New Roman"/>
          <w:b/>
          <w:color w:val="000000" w:themeColor="text1"/>
          <w:lang w:val="en-US" w:eastAsia="zh-CN"/>
        </w:rPr>
        <w:t xml:space="preserve"> </w:t>
      </w:r>
      <w:r w:rsidRPr="003D77BE">
        <w:rPr>
          <w:rFonts w:ascii="Times New Roman" w:eastAsia="SimSun" w:hAnsi="Times New Roman" w:hint="eastAsia"/>
          <w:b/>
          <w:color w:val="000000" w:themeColor="text1"/>
          <w:lang w:val="en-US" w:eastAsia="zh-CN"/>
        </w:rPr>
        <w:t xml:space="preserve">ONLY </w:t>
      </w:r>
      <w:r w:rsidRPr="0041468D">
        <w:rPr>
          <w:rFonts w:ascii="Times New Roman" w:eastAsia="SimSun" w:hAnsi="Times New Roman"/>
          <w:b/>
          <w:color w:val="000000" w:themeColor="text1"/>
          <w:lang w:val="en-US" w:eastAsia="zh-CN"/>
        </w:rPr>
        <w:t>dedicated scheduled resource allocated by an UL grant</w:t>
      </w:r>
      <w:r>
        <w:rPr>
          <w:rFonts w:ascii="Times New Roman" w:eastAsia="SimSun" w:hAnsi="Times New Roman"/>
          <w:b/>
          <w:color w:val="000000" w:themeColor="text1"/>
          <w:lang w:val="en-US" w:eastAsia="zh-CN"/>
        </w:rPr>
        <w:t>.</w:t>
      </w:r>
    </w:p>
    <w:p w14:paraId="23997F97" w14:textId="77777777" w:rsidR="00CF335E" w:rsidRDefault="00CF335E" w:rsidP="00834A45">
      <w:pPr>
        <w:spacing w:before="240"/>
        <w:jc w:val="left"/>
        <w:rPr>
          <w:b/>
          <w:lang w:val="en-US"/>
        </w:rPr>
      </w:pPr>
      <w:r w:rsidRPr="00AE2D53">
        <w:rPr>
          <w:b/>
          <w:lang w:val="en-US"/>
        </w:rPr>
        <w:t xml:space="preserve">Proposal 2: Support </w:t>
      </w:r>
      <w:r>
        <w:rPr>
          <w:b/>
          <w:lang w:val="en-US"/>
        </w:rPr>
        <w:t>CG-</w:t>
      </w:r>
      <w:r w:rsidRPr="00AE2D53">
        <w:rPr>
          <w:b/>
          <w:lang w:val="en-US"/>
        </w:rPr>
        <w:t xml:space="preserve">DFI containing a </w:t>
      </w:r>
      <w:r w:rsidRPr="00513F08">
        <w:rPr>
          <w:rFonts w:hint="eastAsia"/>
          <w:b/>
          <w:lang w:val="en-US"/>
        </w:rPr>
        <w:t>HARQ</w:t>
      </w:r>
      <w:r w:rsidRPr="00513F08">
        <w:rPr>
          <w:b/>
          <w:lang w:val="en-US"/>
        </w:rPr>
        <w:t xml:space="preserve">-ACK bitmap </w:t>
      </w:r>
      <w:r w:rsidRPr="00AE2D53">
        <w:rPr>
          <w:b/>
          <w:lang w:val="en-US"/>
        </w:rPr>
        <w:t xml:space="preserve">including TB-level A/N for all </w:t>
      </w:r>
      <w:r>
        <w:rPr>
          <w:b/>
          <w:lang w:val="en-US"/>
        </w:rPr>
        <w:t xml:space="preserve">UL </w:t>
      </w:r>
      <w:r w:rsidRPr="00AE2D53">
        <w:rPr>
          <w:b/>
          <w:lang w:val="en-US"/>
        </w:rPr>
        <w:t>HARQ processes</w:t>
      </w:r>
      <w:r>
        <w:rPr>
          <w:b/>
          <w:lang w:val="en-US"/>
        </w:rPr>
        <w:t xml:space="preserve"> configured for NR-U CG.</w:t>
      </w:r>
    </w:p>
    <w:p w14:paraId="2A3095B9" w14:textId="77777777" w:rsidR="00CF335E" w:rsidRPr="00AE2D53" w:rsidRDefault="00CF335E" w:rsidP="00834A45">
      <w:pPr>
        <w:spacing w:before="240"/>
        <w:rPr>
          <w:b/>
          <w:lang w:val="en-US"/>
        </w:rPr>
      </w:pPr>
      <w:r>
        <w:rPr>
          <w:b/>
          <w:lang w:val="en-US"/>
        </w:rPr>
        <w:t>Observation 1</w:t>
      </w:r>
      <w:r w:rsidRPr="00AE2D53">
        <w:rPr>
          <w:b/>
          <w:lang w:val="en-US"/>
        </w:rPr>
        <w:t xml:space="preserve">: </w:t>
      </w:r>
      <w:r>
        <w:rPr>
          <w:b/>
          <w:lang w:val="en-US"/>
        </w:rPr>
        <w:t xml:space="preserve">The </w:t>
      </w:r>
      <w:r w:rsidRPr="00F00E1D">
        <w:rPr>
          <w:b/>
          <w:lang w:val="en-US"/>
        </w:rPr>
        <w:t xml:space="preserve">necessity </w:t>
      </w:r>
      <w:r>
        <w:rPr>
          <w:b/>
          <w:lang w:val="en-US"/>
        </w:rPr>
        <w:t>of defining a minimum PUSCH-to-HARQ-feedback-timing</w:t>
      </w:r>
      <w:r w:rsidRPr="000D7184">
        <w:rPr>
          <w:b/>
          <w:lang w:val="en-US"/>
        </w:rPr>
        <w:t xml:space="preserve"> parameter</w:t>
      </w:r>
      <w:r>
        <w:rPr>
          <w:b/>
          <w:lang w:val="en-US"/>
        </w:rPr>
        <w:t xml:space="preserve"> is </w:t>
      </w:r>
      <w:r w:rsidRPr="00F00E1D">
        <w:rPr>
          <w:b/>
          <w:lang w:val="en-US"/>
        </w:rPr>
        <w:t>unclear</w:t>
      </w:r>
      <w:r>
        <w:rPr>
          <w:b/>
          <w:lang w:val="en-US"/>
        </w:rPr>
        <w:t>.</w:t>
      </w:r>
    </w:p>
    <w:p w14:paraId="61A7FF64" w14:textId="77777777" w:rsidR="00CF335E" w:rsidRPr="002F1484" w:rsidRDefault="00CF335E" w:rsidP="00834A45">
      <w:pPr>
        <w:spacing w:before="240" w:after="0"/>
        <w:jc w:val="left"/>
        <w:rPr>
          <w:rFonts w:ascii="Times New Roman" w:eastAsia="Calibri" w:hAnsi="Times New Roman"/>
          <w:b/>
          <w:szCs w:val="22"/>
          <w:lang w:val="en-US"/>
        </w:rPr>
      </w:pPr>
      <w:r w:rsidRPr="00AE2D53">
        <w:rPr>
          <w:b/>
          <w:lang w:val="en-US"/>
        </w:rPr>
        <w:t xml:space="preserve">Proposal </w:t>
      </w:r>
      <w:r>
        <w:rPr>
          <w:b/>
          <w:lang w:val="en-US"/>
        </w:rPr>
        <w:t>3</w:t>
      </w:r>
      <w:r w:rsidRPr="00AE2D53">
        <w:rPr>
          <w:b/>
          <w:lang w:val="en-US"/>
        </w:rPr>
        <w:t xml:space="preserve">: </w:t>
      </w:r>
      <w:r>
        <w:rPr>
          <w:b/>
          <w:lang w:val="en-US"/>
        </w:rPr>
        <w:t>CG</w:t>
      </w:r>
      <w:r w:rsidRPr="002F1484">
        <w:rPr>
          <w:rFonts w:ascii="Times New Roman" w:eastAsia="Calibri" w:hAnsi="Times New Roman"/>
          <w:b/>
          <w:szCs w:val="22"/>
          <w:lang w:val="en-US"/>
        </w:rPr>
        <w:t xml:space="preserve">-DFI is transmitted via DCI format 0_0 and/or format 0_1 </w:t>
      </w:r>
      <w:r w:rsidRPr="002F1484">
        <w:rPr>
          <w:rFonts w:ascii="Times New Roman" w:eastAsia="Calibri" w:hAnsi="Times New Roman" w:hint="eastAsia"/>
          <w:b/>
          <w:szCs w:val="22"/>
          <w:lang w:val="en-US"/>
        </w:rPr>
        <w:t>scrambled by CS-RNTI</w:t>
      </w:r>
      <w:r w:rsidRPr="002F1484">
        <w:rPr>
          <w:rFonts w:ascii="Times New Roman" w:eastAsia="Calibri" w:hAnsi="Times New Roman"/>
          <w:b/>
          <w:szCs w:val="22"/>
          <w:lang w:val="en-US"/>
        </w:rPr>
        <w:t>.</w:t>
      </w:r>
    </w:p>
    <w:p w14:paraId="04FD8576" w14:textId="77777777" w:rsidR="00CF335E" w:rsidRDefault="00CF335E" w:rsidP="00834A45">
      <w:pPr>
        <w:pStyle w:val="af8"/>
        <w:numPr>
          <w:ilvl w:val="0"/>
          <w:numId w:val="34"/>
        </w:numPr>
        <w:spacing w:line="240" w:lineRule="auto"/>
        <w:jc w:val="left"/>
        <w:rPr>
          <w:b/>
          <w:lang w:val="en-US"/>
        </w:rPr>
      </w:pPr>
      <w:r>
        <w:rPr>
          <w:b/>
          <w:lang w:val="en-US"/>
        </w:rPr>
        <w:t xml:space="preserve">FFS: How to </w:t>
      </w:r>
      <w:r w:rsidRPr="00B64A70">
        <w:rPr>
          <w:b/>
          <w:lang w:val="en-US"/>
        </w:rPr>
        <w:t>differentiat</w:t>
      </w:r>
      <w:r>
        <w:rPr>
          <w:b/>
          <w:lang w:val="en-US"/>
        </w:rPr>
        <w:t xml:space="preserve">e </w:t>
      </w:r>
      <w:r w:rsidRPr="00B64A70">
        <w:rPr>
          <w:b/>
          <w:lang w:val="en-US"/>
        </w:rPr>
        <w:t>a DCI</w:t>
      </w:r>
      <w:r w:rsidRPr="00B64A70">
        <w:rPr>
          <w:rFonts w:hint="eastAsia"/>
          <w:b/>
          <w:lang w:val="en-US"/>
        </w:rPr>
        <w:t xml:space="preserve"> is </w:t>
      </w:r>
      <w:r w:rsidRPr="00B64A70">
        <w:rPr>
          <w:b/>
          <w:lang w:val="en-US"/>
        </w:rPr>
        <w:t>transmitted for CG-DFI or other purposes</w:t>
      </w:r>
      <w:r>
        <w:rPr>
          <w:b/>
          <w:lang w:val="en-US"/>
        </w:rPr>
        <w:t>?</w:t>
      </w:r>
    </w:p>
    <w:p w14:paraId="3CABE9AE" w14:textId="706B89EC" w:rsidR="00CF335E" w:rsidRPr="00CF335E" w:rsidRDefault="00CF335E" w:rsidP="00834A45">
      <w:pPr>
        <w:pStyle w:val="af8"/>
        <w:numPr>
          <w:ilvl w:val="0"/>
          <w:numId w:val="34"/>
        </w:numPr>
        <w:spacing w:line="240" w:lineRule="auto"/>
        <w:jc w:val="left"/>
        <w:rPr>
          <w:b/>
          <w:lang w:val="en-US"/>
        </w:rPr>
      </w:pPr>
      <w:r>
        <w:rPr>
          <w:b/>
          <w:lang w:val="en-US"/>
        </w:rPr>
        <w:t xml:space="preserve">FFS: How to convey the </w:t>
      </w:r>
      <w:r w:rsidRPr="002F1484">
        <w:rPr>
          <w:b/>
          <w:lang w:val="en-US"/>
        </w:rPr>
        <w:t>c</w:t>
      </w:r>
      <w:r>
        <w:rPr>
          <w:b/>
          <w:lang w:val="en-US"/>
        </w:rPr>
        <w:t>onten</w:t>
      </w:r>
      <w:r w:rsidRPr="002F1484">
        <w:rPr>
          <w:rFonts w:hint="eastAsia"/>
          <w:b/>
          <w:lang w:val="en-US"/>
        </w:rPr>
        <w:t>t</w:t>
      </w:r>
      <w:r w:rsidRPr="002F1484">
        <w:rPr>
          <w:b/>
          <w:lang w:val="en-US"/>
        </w:rPr>
        <w:t>(s) included in CG-DFI?</w:t>
      </w:r>
    </w:p>
    <w:p w14:paraId="2C3F1A54" w14:textId="77777777" w:rsidR="002F3651" w:rsidRDefault="002F3651" w:rsidP="002F3651">
      <w:pPr>
        <w:spacing w:before="240"/>
        <w:jc w:val="left"/>
        <w:rPr>
          <w:b/>
          <w:lang w:val="en-US"/>
        </w:rPr>
      </w:pPr>
      <w:r>
        <w:rPr>
          <w:b/>
          <w:lang w:val="en-US"/>
        </w:rPr>
        <w:t>Proposal 4</w:t>
      </w:r>
      <w:r w:rsidRPr="00AE2D53">
        <w:rPr>
          <w:b/>
          <w:lang w:val="en-US"/>
        </w:rPr>
        <w:t>:</w:t>
      </w:r>
      <w:r>
        <w:rPr>
          <w:b/>
          <w:lang w:val="en-US"/>
        </w:rPr>
        <w:t xml:space="preserve"> </w:t>
      </w:r>
      <w:r w:rsidRPr="00BA6CB8">
        <w:rPr>
          <w:b/>
          <w:lang w:val="en-US"/>
        </w:rPr>
        <w:t xml:space="preserve">Multiple active </w:t>
      </w:r>
      <w:r>
        <w:rPr>
          <w:b/>
          <w:lang w:val="en-US"/>
        </w:rPr>
        <w:t>CG</w:t>
      </w:r>
      <w:r w:rsidRPr="00BA6CB8">
        <w:rPr>
          <w:b/>
          <w:lang w:val="en-US"/>
        </w:rPr>
        <w:t xml:space="preserve"> configurations per cell per BWP should be supported</w:t>
      </w:r>
      <w:r>
        <w:rPr>
          <w:b/>
          <w:lang w:val="en-US"/>
        </w:rPr>
        <w:t xml:space="preserve"> in NR-U</w:t>
      </w:r>
    </w:p>
    <w:p w14:paraId="5E9ADAC6" w14:textId="09CB6768" w:rsidR="00CF335E" w:rsidRDefault="002F3651" w:rsidP="00834A45">
      <w:pPr>
        <w:spacing w:before="240"/>
        <w:jc w:val="left"/>
        <w:rPr>
          <w:b/>
          <w:lang w:val="en-US"/>
        </w:rPr>
      </w:pPr>
      <w:r>
        <w:rPr>
          <w:b/>
          <w:lang w:val="en-US"/>
        </w:rPr>
        <w:t>Proposal 5</w:t>
      </w:r>
      <w:r w:rsidR="00CF335E" w:rsidRPr="00AE2D53">
        <w:rPr>
          <w:b/>
          <w:lang w:val="en-US"/>
        </w:rPr>
        <w:t xml:space="preserve">: </w:t>
      </w:r>
      <w:r w:rsidR="00CF335E">
        <w:rPr>
          <w:b/>
          <w:lang w:val="en-US"/>
        </w:rPr>
        <w:t>CG transmission</w:t>
      </w:r>
      <w:r w:rsidR="00CF335E" w:rsidRPr="00194BED">
        <w:rPr>
          <w:rFonts w:hint="eastAsia"/>
          <w:b/>
          <w:lang w:val="en-US"/>
        </w:rPr>
        <w:t xml:space="preserve"> within a</w:t>
      </w:r>
      <w:r w:rsidR="00CF335E">
        <w:rPr>
          <w:b/>
          <w:lang w:val="en-US"/>
        </w:rPr>
        <w:t xml:space="preserve"> gNB-initiated </w:t>
      </w:r>
      <w:r w:rsidR="00CF335E" w:rsidRPr="00194BED">
        <w:rPr>
          <w:b/>
          <w:lang w:val="en-US"/>
        </w:rPr>
        <w:t xml:space="preserve">COT </w:t>
      </w:r>
      <w:r w:rsidR="007462A8" w:rsidRPr="00BA6CB8">
        <w:rPr>
          <w:b/>
          <w:lang w:val="en-US"/>
        </w:rPr>
        <w:t xml:space="preserve">should be </w:t>
      </w:r>
      <w:r w:rsidR="00CF335E">
        <w:rPr>
          <w:b/>
          <w:lang w:val="en-US"/>
        </w:rPr>
        <w:t>supported in NR-U, and the COT sharing information could be conveyed by GC-PDCCH.</w:t>
      </w:r>
    </w:p>
    <w:p w14:paraId="769B2E7B" w14:textId="77777777" w:rsidR="003514D5" w:rsidRDefault="003514D5" w:rsidP="00CF335E">
      <w:pPr>
        <w:spacing w:before="240" w:line="276" w:lineRule="auto"/>
        <w:jc w:val="left"/>
        <w:rPr>
          <w:b/>
          <w:lang w:val="en-US"/>
        </w:rPr>
      </w:pPr>
    </w:p>
    <w:p w14:paraId="568D0875" w14:textId="77777777" w:rsidR="00427643" w:rsidRPr="00DB0D37" w:rsidRDefault="00427643" w:rsidP="008C78B0">
      <w:pPr>
        <w:pStyle w:val="1"/>
        <w:keepNext w:val="0"/>
        <w:widowControl w:val="0"/>
        <w:numPr>
          <w:ilvl w:val="0"/>
          <w:numId w:val="0"/>
        </w:numPr>
        <w:spacing w:before="480" w:after="120" w:line="276" w:lineRule="auto"/>
        <w:rPr>
          <w:rFonts w:ascii="Times New Roman" w:hAnsi="Times New Roman" w:cs="Times New Roman"/>
          <w:b w:val="0"/>
          <w:bCs w:val="0"/>
          <w:kern w:val="0"/>
          <w:sz w:val="20"/>
          <w:szCs w:val="24"/>
        </w:rPr>
      </w:pPr>
      <w:r w:rsidRPr="0099619E">
        <w:rPr>
          <w:sz w:val="28"/>
          <w:lang w:val="en-US"/>
        </w:rPr>
        <w:t>References</w:t>
      </w:r>
      <w:bookmarkStart w:id="0" w:name="_GoBack"/>
      <w:bookmarkEnd w:id="0"/>
    </w:p>
    <w:p w14:paraId="7AD32EA1" w14:textId="513F35B8" w:rsidR="00DB0D37" w:rsidRDefault="00DB0D37" w:rsidP="00DB0D37">
      <w:pPr>
        <w:pStyle w:val="a3"/>
        <w:numPr>
          <w:ilvl w:val="0"/>
          <w:numId w:val="9"/>
        </w:numPr>
        <w:overflowPunct w:val="0"/>
        <w:spacing w:line="276" w:lineRule="auto"/>
        <w:textAlignment w:val="baseline"/>
        <w:rPr>
          <w:rFonts w:ascii="Times New Roman" w:hAnsi="Times New Roman"/>
        </w:rPr>
      </w:pPr>
      <w:r>
        <w:rPr>
          <w:rFonts w:ascii="Times New Roman" w:hAnsi="Times New Roman"/>
        </w:rPr>
        <w:t>Chairman’s Notes, 3GPP TSG RAN WG1 Meeting #96, Athens, Greece</w:t>
      </w:r>
    </w:p>
    <w:p w14:paraId="668F6D2A" w14:textId="653475CB" w:rsidR="00B74283" w:rsidRPr="00DB0D37" w:rsidRDefault="00B74283" w:rsidP="00DB0D37">
      <w:pPr>
        <w:pStyle w:val="a3"/>
        <w:numPr>
          <w:ilvl w:val="0"/>
          <w:numId w:val="9"/>
        </w:numPr>
        <w:overflowPunct w:val="0"/>
        <w:spacing w:line="276" w:lineRule="auto"/>
        <w:textAlignment w:val="baseline"/>
        <w:rPr>
          <w:rFonts w:ascii="Times New Roman" w:hAnsi="Times New Roman"/>
        </w:rPr>
      </w:pPr>
      <w:r>
        <w:rPr>
          <w:rFonts w:ascii="Times New Roman" w:hAnsi="Times New Roman"/>
        </w:rPr>
        <w:t xml:space="preserve">Chairman’s Notes, </w:t>
      </w:r>
      <w:r w:rsidR="00F64C6F">
        <w:rPr>
          <w:rFonts w:ascii="Times New Roman" w:hAnsi="Times New Roman"/>
        </w:rPr>
        <w:t>3GPP TSG RAN WG1 Meeting #97</w:t>
      </w:r>
      <w:r>
        <w:rPr>
          <w:rFonts w:ascii="Times New Roman" w:hAnsi="Times New Roman"/>
        </w:rPr>
        <w:t xml:space="preserve">, </w:t>
      </w:r>
      <w:r w:rsidR="00F64C6F">
        <w:rPr>
          <w:rFonts w:ascii="Times New Roman" w:hAnsi="Times New Roman"/>
        </w:rPr>
        <w:t>Reno</w:t>
      </w:r>
      <w:r w:rsidR="00DB0D37" w:rsidRPr="00DB0D37">
        <w:rPr>
          <w:rFonts w:ascii="Times New Roman" w:hAnsi="Times New Roman"/>
        </w:rPr>
        <w:t xml:space="preserve">, </w:t>
      </w:r>
      <w:r w:rsidR="00F64C6F">
        <w:rPr>
          <w:rFonts w:ascii="Times New Roman" w:hAnsi="Times New Roman"/>
        </w:rPr>
        <w:t>USA</w:t>
      </w:r>
    </w:p>
    <w:p w14:paraId="7CCD7069" w14:textId="319E5EEA" w:rsidR="00106749" w:rsidRDefault="00065C28" w:rsidP="008C78B0">
      <w:pPr>
        <w:pStyle w:val="a3"/>
        <w:numPr>
          <w:ilvl w:val="0"/>
          <w:numId w:val="9"/>
        </w:numPr>
        <w:overflowPunct w:val="0"/>
        <w:spacing w:line="276" w:lineRule="auto"/>
        <w:jc w:val="left"/>
        <w:textAlignment w:val="baseline"/>
        <w:rPr>
          <w:rFonts w:ascii="Times New Roman" w:hAnsi="Times New Roman"/>
        </w:rPr>
      </w:pPr>
      <w:r w:rsidRPr="00D77880">
        <w:rPr>
          <w:rFonts w:ascii="Times New Roman" w:hAnsi="Times New Roman"/>
        </w:rPr>
        <w:t>TR 38.889, Study on NR-based access to unlicensed spectrum</w:t>
      </w:r>
    </w:p>
    <w:p w14:paraId="2437D2A0" w14:textId="06959F22" w:rsidR="00834A45" w:rsidRPr="00834A45" w:rsidRDefault="00834A45" w:rsidP="00FD0F80">
      <w:pPr>
        <w:pStyle w:val="a3"/>
        <w:numPr>
          <w:ilvl w:val="0"/>
          <w:numId w:val="9"/>
        </w:numPr>
        <w:overflowPunct w:val="0"/>
        <w:spacing w:line="276" w:lineRule="auto"/>
        <w:textAlignment w:val="baseline"/>
        <w:rPr>
          <w:rFonts w:ascii="Times New Roman" w:hAnsi="Times New Roman"/>
        </w:rPr>
      </w:pPr>
      <w:r>
        <w:rPr>
          <w:rFonts w:ascii="Times New Roman" w:hAnsi="Times New Roman"/>
        </w:rPr>
        <w:t xml:space="preserve">Chairman’s Notes, 3GPP TSG RAN WG1 Meeting #95, </w:t>
      </w:r>
      <w:r w:rsidR="00FD0F80" w:rsidRPr="00FD0F80">
        <w:rPr>
          <w:rFonts w:ascii="Times New Roman" w:hAnsi="Times New Roman"/>
        </w:rPr>
        <w:t>Spokane, US</w:t>
      </w:r>
      <w:r w:rsidR="00FD0F80">
        <w:rPr>
          <w:rFonts w:ascii="Times New Roman" w:hAnsi="Times New Roman"/>
        </w:rPr>
        <w:t>A</w:t>
      </w:r>
    </w:p>
    <w:sectPr w:rsidR="00834A45" w:rsidRPr="00834A45" w:rsidSect="00D75E33">
      <w:footerReference w:type="default" r:id="rId11"/>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3AAB8" w14:textId="77777777" w:rsidR="00262C8B" w:rsidRDefault="00262C8B"/>
  </w:endnote>
  <w:endnote w:type="continuationSeparator" w:id="0">
    <w:p w14:paraId="534F0164" w14:textId="77777777" w:rsidR="00262C8B" w:rsidRDefault="00262C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ucida Grande">
    <w:altName w:val="Segoe U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262C8B" w:rsidRDefault="00262C8B">
    <w:pPr>
      <w:pStyle w:val="af3"/>
    </w:pPr>
  </w:p>
  <w:p w14:paraId="43FA2102" w14:textId="77777777" w:rsidR="00262C8B" w:rsidRDefault="00262C8B">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C20AD" w14:textId="77777777" w:rsidR="00262C8B" w:rsidRDefault="00262C8B"/>
  </w:footnote>
  <w:footnote w:type="continuationSeparator" w:id="0">
    <w:p w14:paraId="43BCCC99" w14:textId="77777777" w:rsidR="00262C8B" w:rsidRDefault="00262C8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DE83EED"/>
    <w:multiLevelType w:val="hybridMultilevel"/>
    <w:tmpl w:val="AA4C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D4E8A"/>
    <w:multiLevelType w:val="hybridMultilevel"/>
    <w:tmpl w:val="EE1412C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ED0F03"/>
    <w:multiLevelType w:val="multilevel"/>
    <w:tmpl w:val="44222174"/>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916222"/>
    <w:multiLevelType w:val="hybridMultilevel"/>
    <w:tmpl w:val="1046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53BC2"/>
    <w:multiLevelType w:val="hybridMultilevel"/>
    <w:tmpl w:val="5D4A6930"/>
    <w:lvl w:ilvl="0" w:tplc="C23A9EEC">
      <w:start w:val="1"/>
      <w:numFmt w:val="bullet"/>
      <w:lvlText w:val="–"/>
      <w:lvlJc w:val="left"/>
      <w:pPr>
        <w:tabs>
          <w:tab w:val="num" w:pos="720"/>
        </w:tabs>
        <w:ind w:left="720" w:hanging="360"/>
      </w:pPr>
      <w:rPr>
        <w:rFonts w:ascii="Ericsson Capital TT" w:hAnsi="Ericsson Capital TT" w:hint="default"/>
      </w:rPr>
    </w:lvl>
    <w:lvl w:ilvl="1" w:tplc="4B124F6A">
      <w:start w:val="1"/>
      <w:numFmt w:val="bullet"/>
      <w:lvlText w:val="–"/>
      <w:lvlJc w:val="left"/>
      <w:pPr>
        <w:tabs>
          <w:tab w:val="num" w:pos="1440"/>
        </w:tabs>
        <w:ind w:left="1440" w:hanging="360"/>
      </w:pPr>
      <w:rPr>
        <w:rFonts w:ascii="Ericsson Capital TT" w:hAnsi="Ericsson Capital TT" w:hint="default"/>
      </w:rPr>
    </w:lvl>
    <w:lvl w:ilvl="2" w:tplc="EDA6A6B0">
      <w:start w:val="237"/>
      <w:numFmt w:val="bullet"/>
      <w:lvlText w:val="›"/>
      <w:lvlJc w:val="left"/>
      <w:pPr>
        <w:tabs>
          <w:tab w:val="num" w:pos="2160"/>
        </w:tabs>
        <w:ind w:left="2160" w:hanging="360"/>
      </w:pPr>
      <w:rPr>
        <w:rFonts w:ascii="Ericsson Capital TT" w:hAnsi="Ericsson Capital TT" w:hint="default"/>
      </w:rPr>
    </w:lvl>
    <w:lvl w:ilvl="3" w:tplc="3BB8695E" w:tentative="1">
      <w:start w:val="1"/>
      <w:numFmt w:val="bullet"/>
      <w:lvlText w:val="–"/>
      <w:lvlJc w:val="left"/>
      <w:pPr>
        <w:tabs>
          <w:tab w:val="num" w:pos="2880"/>
        </w:tabs>
        <w:ind w:left="2880" w:hanging="360"/>
      </w:pPr>
      <w:rPr>
        <w:rFonts w:ascii="Ericsson Capital TT" w:hAnsi="Ericsson Capital TT" w:hint="default"/>
      </w:rPr>
    </w:lvl>
    <w:lvl w:ilvl="4" w:tplc="A38A8B40" w:tentative="1">
      <w:start w:val="1"/>
      <w:numFmt w:val="bullet"/>
      <w:lvlText w:val="–"/>
      <w:lvlJc w:val="left"/>
      <w:pPr>
        <w:tabs>
          <w:tab w:val="num" w:pos="3600"/>
        </w:tabs>
        <w:ind w:left="3600" w:hanging="360"/>
      </w:pPr>
      <w:rPr>
        <w:rFonts w:ascii="Ericsson Capital TT" w:hAnsi="Ericsson Capital TT" w:hint="default"/>
      </w:rPr>
    </w:lvl>
    <w:lvl w:ilvl="5" w:tplc="7B3C11E0" w:tentative="1">
      <w:start w:val="1"/>
      <w:numFmt w:val="bullet"/>
      <w:lvlText w:val="–"/>
      <w:lvlJc w:val="left"/>
      <w:pPr>
        <w:tabs>
          <w:tab w:val="num" w:pos="4320"/>
        </w:tabs>
        <w:ind w:left="4320" w:hanging="360"/>
      </w:pPr>
      <w:rPr>
        <w:rFonts w:ascii="Ericsson Capital TT" w:hAnsi="Ericsson Capital TT" w:hint="default"/>
      </w:rPr>
    </w:lvl>
    <w:lvl w:ilvl="6" w:tplc="0FF47032" w:tentative="1">
      <w:start w:val="1"/>
      <w:numFmt w:val="bullet"/>
      <w:lvlText w:val="–"/>
      <w:lvlJc w:val="left"/>
      <w:pPr>
        <w:tabs>
          <w:tab w:val="num" w:pos="5040"/>
        </w:tabs>
        <w:ind w:left="5040" w:hanging="360"/>
      </w:pPr>
      <w:rPr>
        <w:rFonts w:ascii="Ericsson Capital TT" w:hAnsi="Ericsson Capital TT" w:hint="default"/>
      </w:rPr>
    </w:lvl>
    <w:lvl w:ilvl="7" w:tplc="C8F024C0" w:tentative="1">
      <w:start w:val="1"/>
      <w:numFmt w:val="bullet"/>
      <w:lvlText w:val="–"/>
      <w:lvlJc w:val="left"/>
      <w:pPr>
        <w:tabs>
          <w:tab w:val="num" w:pos="5760"/>
        </w:tabs>
        <w:ind w:left="5760" w:hanging="360"/>
      </w:pPr>
      <w:rPr>
        <w:rFonts w:ascii="Ericsson Capital TT" w:hAnsi="Ericsson Capital TT" w:hint="default"/>
      </w:rPr>
    </w:lvl>
    <w:lvl w:ilvl="8" w:tplc="41B08128"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21904303"/>
    <w:multiLevelType w:val="hybridMultilevel"/>
    <w:tmpl w:val="301E4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33492"/>
    <w:multiLevelType w:val="hybridMultilevel"/>
    <w:tmpl w:val="F7C0126C"/>
    <w:lvl w:ilvl="0" w:tplc="274CD5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B34F7"/>
    <w:multiLevelType w:val="hybridMultilevel"/>
    <w:tmpl w:val="41B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E74480"/>
    <w:multiLevelType w:val="hybridMultilevel"/>
    <w:tmpl w:val="770A2506"/>
    <w:lvl w:ilvl="0" w:tplc="A5D46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ED4F3D"/>
    <w:multiLevelType w:val="hybridMultilevel"/>
    <w:tmpl w:val="54B64A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316A6"/>
    <w:multiLevelType w:val="hybridMultilevel"/>
    <w:tmpl w:val="101E8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DC244F"/>
    <w:multiLevelType w:val="hybridMultilevel"/>
    <w:tmpl w:val="4F3E935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A210E9"/>
    <w:multiLevelType w:val="hybridMultilevel"/>
    <w:tmpl w:val="F838174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FC09B6"/>
    <w:multiLevelType w:val="hybridMultilevel"/>
    <w:tmpl w:val="84AEA43E"/>
    <w:lvl w:ilvl="0" w:tplc="8B14112E">
      <w:start w:val="1"/>
      <w:numFmt w:val="bullet"/>
      <w:lvlText w:val="•"/>
      <w:lvlJc w:val="left"/>
      <w:pPr>
        <w:tabs>
          <w:tab w:val="num" w:pos="720"/>
        </w:tabs>
        <w:ind w:left="720" w:hanging="360"/>
      </w:pPr>
      <w:rPr>
        <w:rFonts w:ascii="Arial" w:hAnsi="Arial" w:hint="default"/>
      </w:rPr>
    </w:lvl>
    <w:lvl w:ilvl="1" w:tplc="89B458B2">
      <w:start w:val="1"/>
      <w:numFmt w:val="bullet"/>
      <w:lvlText w:val="•"/>
      <w:lvlJc w:val="left"/>
      <w:pPr>
        <w:tabs>
          <w:tab w:val="num" w:pos="1440"/>
        </w:tabs>
        <w:ind w:left="1440" w:hanging="360"/>
      </w:pPr>
      <w:rPr>
        <w:rFonts w:ascii="Arial" w:hAnsi="Arial" w:hint="default"/>
      </w:rPr>
    </w:lvl>
    <w:lvl w:ilvl="2" w:tplc="22D0120E">
      <w:start w:val="49"/>
      <w:numFmt w:val="bullet"/>
      <w:lvlText w:val="▪"/>
      <w:lvlJc w:val="left"/>
      <w:pPr>
        <w:tabs>
          <w:tab w:val="num" w:pos="2160"/>
        </w:tabs>
        <w:ind w:left="2160" w:hanging="360"/>
      </w:pPr>
      <w:rPr>
        <w:rFonts w:ascii="Lucida Grande" w:hAnsi="Lucida Grande" w:hint="default"/>
      </w:rPr>
    </w:lvl>
    <w:lvl w:ilvl="3" w:tplc="1F6E199E" w:tentative="1">
      <w:start w:val="1"/>
      <w:numFmt w:val="bullet"/>
      <w:lvlText w:val="•"/>
      <w:lvlJc w:val="left"/>
      <w:pPr>
        <w:tabs>
          <w:tab w:val="num" w:pos="2880"/>
        </w:tabs>
        <w:ind w:left="2880" w:hanging="360"/>
      </w:pPr>
      <w:rPr>
        <w:rFonts w:ascii="Arial" w:hAnsi="Arial" w:hint="default"/>
      </w:rPr>
    </w:lvl>
    <w:lvl w:ilvl="4" w:tplc="1E3686C0" w:tentative="1">
      <w:start w:val="1"/>
      <w:numFmt w:val="bullet"/>
      <w:lvlText w:val="•"/>
      <w:lvlJc w:val="left"/>
      <w:pPr>
        <w:tabs>
          <w:tab w:val="num" w:pos="3600"/>
        </w:tabs>
        <w:ind w:left="3600" w:hanging="360"/>
      </w:pPr>
      <w:rPr>
        <w:rFonts w:ascii="Arial" w:hAnsi="Arial" w:hint="default"/>
      </w:rPr>
    </w:lvl>
    <w:lvl w:ilvl="5" w:tplc="09068ED2" w:tentative="1">
      <w:start w:val="1"/>
      <w:numFmt w:val="bullet"/>
      <w:lvlText w:val="•"/>
      <w:lvlJc w:val="left"/>
      <w:pPr>
        <w:tabs>
          <w:tab w:val="num" w:pos="4320"/>
        </w:tabs>
        <w:ind w:left="4320" w:hanging="360"/>
      </w:pPr>
      <w:rPr>
        <w:rFonts w:ascii="Arial" w:hAnsi="Arial" w:hint="default"/>
      </w:rPr>
    </w:lvl>
    <w:lvl w:ilvl="6" w:tplc="9BB89082" w:tentative="1">
      <w:start w:val="1"/>
      <w:numFmt w:val="bullet"/>
      <w:lvlText w:val="•"/>
      <w:lvlJc w:val="left"/>
      <w:pPr>
        <w:tabs>
          <w:tab w:val="num" w:pos="5040"/>
        </w:tabs>
        <w:ind w:left="5040" w:hanging="360"/>
      </w:pPr>
      <w:rPr>
        <w:rFonts w:ascii="Arial" w:hAnsi="Arial" w:hint="default"/>
      </w:rPr>
    </w:lvl>
    <w:lvl w:ilvl="7" w:tplc="55B8DC2A" w:tentative="1">
      <w:start w:val="1"/>
      <w:numFmt w:val="bullet"/>
      <w:lvlText w:val="•"/>
      <w:lvlJc w:val="left"/>
      <w:pPr>
        <w:tabs>
          <w:tab w:val="num" w:pos="5760"/>
        </w:tabs>
        <w:ind w:left="5760" w:hanging="360"/>
      </w:pPr>
      <w:rPr>
        <w:rFonts w:ascii="Arial" w:hAnsi="Arial" w:hint="default"/>
      </w:rPr>
    </w:lvl>
    <w:lvl w:ilvl="8" w:tplc="D944C1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8D315A"/>
    <w:multiLevelType w:val="hybridMultilevel"/>
    <w:tmpl w:val="F2067FB8"/>
    <w:lvl w:ilvl="0" w:tplc="58AC3B44">
      <w:start w:val="1"/>
      <w:numFmt w:val="decimal"/>
      <w:lvlText w:val="%1."/>
      <w:lvlJc w:val="left"/>
      <w:pPr>
        <w:tabs>
          <w:tab w:val="num" w:pos="720"/>
        </w:tabs>
        <w:ind w:left="720" w:hanging="360"/>
      </w:pPr>
    </w:lvl>
    <w:lvl w:ilvl="1" w:tplc="16B6896A" w:tentative="1">
      <w:start w:val="1"/>
      <w:numFmt w:val="decimal"/>
      <w:lvlText w:val="%2."/>
      <w:lvlJc w:val="left"/>
      <w:pPr>
        <w:tabs>
          <w:tab w:val="num" w:pos="1440"/>
        </w:tabs>
        <w:ind w:left="1440" w:hanging="360"/>
      </w:pPr>
    </w:lvl>
    <w:lvl w:ilvl="2" w:tplc="26A2871C" w:tentative="1">
      <w:start w:val="1"/>
      <w:numFmt w:val="decimal"/>
      <w:lvlText w:val="%3."/>
      <w:lvlJc w:val="left"/>
      <w:pPr>
        <w:tabs>
          <w:tab w:val="num" w:pos="2160"/>
        </w:tabs>
        <w:ind w:left="2160" w:hanging="360"/>
      </w:pPr>
    </w:lvl>
    <w:lvl w:ilvl="3" w:tplc="DD3CFE8E" w:tentative="1">
      <w:start w:val="1"/>
      <w:numFmt w:val="decimal"/>
      <w:lvlText w:val="%4."/>
      <w:lvlJc w:val="left"/>
      <w:pPr>
        <w:tabs>
          <w:tab w:val="num" w:pos="2880"/>
        </w:tabs>
        <w:ind w:left="2880" w:hanging="360"/>
      </w:pPr>
    </w:lvl>
    <w:lvl w:ilvl="4" w:tplc="4B9AA0FC" w:tentative="1">
      <w:start w:val="1"/>
      <w:numFmt w:val="decimal"/>
      <w:lvlText w:val="%5."/>
      <w:lvlJc w:val="left"/>
      <w:pPr>
        <w:tabs>
          <w:tab w:val="num" w:pos="3600"/>
        </w:tabs>
        <w:ind w:left="3600" w:hanging="360"/>
      </w:pPr>
    </w:lvl>
    <w:lvl w:ilvl="5" w:tplc="87AAEFA8" w:tentative="1">
      <w:start w:val="1"/>
      <w:numFmt w:val="decimal"/>
      <w:lvlText w:val="%6."/>
      <w:lvlJc w:val="left"/>
      <w:pPr>
        <w:tabs>
          <w:tab w:val="num" w:pos="4320"/>
        </w:tabs>
        <w:ind w:left="4320" w:hanging="360"/>
      </w:pPr>
    </w:lvl>
    <w:lvl w:ilvl="6" w:tplc="AFA61132" w:tentative="1">
      <w:start w:val="1"/>
      <w:numFmt w:val="decimal"/>
      <w:lvlText w:val="%7."/>
      <w:lvlJc w:val="left"/>
      <w:pPr>
        <w:tabs>
          <w:tab w:val="num" w:pos="5040"/>
        </w:tabs>
        <w:ind w:left="5040" w:hanging="360"/>
      </w:pPr>
    </w:lvl>
    <w:lvl w:ilvl="7" w:tplc="094E4764" w:tentative="1">
      <w:start w:val="1"/>
      <w:numFmt w:val="decimal"/>
      <w:lvlText w:val="%8."/>
      <w:lvlJc w:val="left"/>
      <w:pPr>
        <w:tabs>
          <w:tab w:val="num" w:pos="5760"/>
        </w:tabs>
        <w:ind w:left="5760" w:hanging="360"/>
      </w:pPr>
    </w:lvl>
    <w:lvl w:ilvl="8" w:tplc="1AD000F8" w:tentative="1">
      <w:start w:val="1"/>
      <w:numFmt w:val="decimal"/>
      <w:lvlText w:val="%9."/>
      <w:lvlJc w:val="left"/>
      <w:pPr>
        <w:tabs>
          <w:tab w:val="num" w:pos="6480"/>
        </w:tabs>
        <w:ind w:left="6480" w:hanging="360"/>
      </w:p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7C5710"/>
    <w:multiLevelType w:val="hybridMultilevel"/>
    <w:tmpl w:val="A43866E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98E1843"/>
    <w:multiLevelType w:val="hybridMultilevel"/>
    <w:tmpl w:val="EE083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EE7F0A"/>
    <w:multiLevelType w:val="hybridMultilevel"/>
    <w:tmpl w:val="C8A02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8"/>
  </w:num>
  <w:num w:numId="3">
    <w:abstractNumId w:val="3"/>
  </w:num>
  <w:num w:numId="4">
    <w:abstractNumId w:val="0"/>
  </w:num>
  <w:num w:numId="5">
    <w:abstractNumId w:val="19"/>
  </w:num>
  <w:num w:numId="6">
    <w:abstractNumId w:val="6"/>
  </w:num>
  <w:num w:numId="7">
    <w:abstractNumId w:val="17"/>
  </w:num>
  <w:num w:numId="8">
    <w:abstractNumId w:val="25"/>
  </w:num>
  <w:num w:numId="9">
    <w:abstractNumId w:val="20"/>
  </w:num>
  <w:num w:numId="10">
    <w:abstractNumId w:val="1"/>
  </w:num>
  <w:num w:numId="11">
    <w:abstractNumId w:val="21"/>
  </w:num>
  <w:num w:numId="12">
    <w:abstractNumId w:val="24"/>
  </w:num>
  <w:num w:numId="13">
    <w:abstractNumId w:val="33"/>
  </w:num>
  <w:num w:numId="14">
    <w:abstractNumId w:val="14"/>
  </w:num>
  <w:num w:numId="15">
    <w:abstractNumId w:val="10"/>
  </w:num>
  <w:num w:numId="16">
    <w:abstractNumId w:val="29"/>
  </w:num>
  <w:num w:numId="17">
    <w:abstractNumId w:val="7"/>
  </w:num>
  <w:num w:numId="18">
    <w:abstractNumId w:val="31"/>
  </w:num>
  <w:num w:numId="19">
    <w:abstractNumId w:val="27"/>
  </w:num>
  <w:num w:numId="20">
    <w:abstractNumId w:val="30"/>
  </w:num>
  <w:num w:numId="21">
    <w:abstractNumId w:val="18"/>
  </w:num>
  <w:num w:numId="22">
    <w:abstractNumId w:val="13"/>
  </w:num>
  <w:num w:numId="23">
    <w:abstractNumId w:val="2"/>
  </w:num>
  <w:num w:numId="24">
    <w:abstractNumId w:val="15"/>
  </w:num>
  <w:num w:numId="25">
    <w:abstractNumId w:val="4"/>
  </w:num>
  <w:num w:numId="26">
    <w:abstractNumId w:val="5"/>
  </w:num>
  <w:num w:numId="27">
    <w:abstractNumId w:val="23"/>
  </w:num>
  <w:num w:numId="28">
    <w:abstractNumId w:val="22"/>
  </w:num>
  <w:num w:numId="29">
    <w:abstractNumId w:val="26"/>
  </w:num>
  <w:num w:numId="30">
    <w:abstractNumId w:val="11"/>
  </w:num>
  <w:num w:numId="31">
    <w:abstractNumId w:val="9"/>
  </w:num>
  <w:num w:numId="32">
    <w:abstractNumId w:val="12"/>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1105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0D4F"/>
    <w:rsid w:val="0000144C"/>
    <w:rsid w:val="00001BB5"/>
    <w:rsid w:val="0000262D"/>
    <w:rsid w:val="000031F3"/>
    <w:rsid w:val="000041DF"/>
    <w:rsid w:val="000044A1"/>
    <w:rsid w:val="000047B3"/>
    <w:rsid w:val="00004E6C"/>
    <w:rsid w:val="0000505D"/>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527"/>
    <w:rsid w:val="00013964"/>
    <w:rsid w:val="00013F5A"/>
    <w:rsid w:val="00013F67"/>
    <w:rsid w:val="0001433F"/>
    <w:rsid w:val="00014B26"/>
    <w:rsid w:val="00014DD0"/>
    <w:rsid w:val="000158C0"/>
    <w:rsid w:val="00015B24"/>
    <w:rsid w:val="0001612B"/>
    <w:rsid w:val="00016B99"/>
    <w:rsid w:val="000176A4"/>
    <w:rsid w:val="00020190"/>
    <w:rsid w:val="0002049D"/>
    <w:rsid w:val="00020B26"/>
    <w:rsid w:val="000217EF"/>
    <w:rsid w:val="000218E4"/>
    <w:rsid w:val="0002224E"/>
    <w:rsid w:val="000226C7"/>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6A3B"/>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5E28"/>
    <w:rsid w:val="00046862"/>
    <w:rsid w:val="00047971"/>
    <w:rsid w:val="00047E19"/>
    <w:rsid w:val="00050351"/>
    <w:rsid w:val="00050682"/>
    <w:rsid w:val="000511F0"/>
    <w:rsid w:val="00051FF1"/>
    <w:rsid w:val="0005204A"/>
    <w:rsid w:val="00052307"/>
    <w:rsid w:val="00052BBF"/>
    <w:rsid w:val="00052E9E"/>
    <w:rsid w:val="00053BED"/>
    <w:rsid w:val="00053D96"/>
    <w:rsid w:val="000540E0"/>
    <w:rsid w:val="00054235"/>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5C"/>
    <w:rsid w:val="00057764"/>
    <w:rsid w:val="00057DFA"/>
    <w:rsid w:val="00060C0E"/>
    <w:rsid w:val="00060EF7"/>
    <w:rsid w:val="00060FAB"/>
    <w:rsid w:val="0006221C"/>
    <w:rsid w:val="00062B5E"/>
    <w:rsid w:val="00063417"/>
    <w:rsid w:val="0006388A"/>
    <w:rsid w:val="00063B75"/>
    <w:rsid w:val="00063C8F"/>
    <w:rsid w:val="00063FA2"/>
    <w:rsid w:val="000640D6"/>
    <w:rsid w:val="000642B1"/>
    <w:rsid w:val="0006465B"/>
    <w:rsid w:val="00064CD0"/>
    <w:rsid w:val="000655FD"/>
    <w:rsid w:val="00065944"/>
    <w:rsid w:val="00065C28"/>
    <w:rsid w:val="00065F19"/>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49CE"/>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3443"/>
    <w:rsid w:val="000A3E10"/>
    <w:rsid w:val="000A5D78"/>
    <w:rsid w:val="000A5F29"/>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5C01"/>
    <w:rsid w:val="000B62C0"/>
    <w:rsid w:val="000B6519"/>
    <w:rsid w:val="000B6966"/>
    <w:rsid w:val="000B713F"/>
    <w:rsid w:val="000B7BB4"/>
    <w:rsid w:val="000B7F38"/>
    <w:rsid w:val="000C048A"/>
    <w:rsid w:val="000C050B"/>
    <w:rsid w:val="000C0B89"/>
    <w:rsid w:val="000C1076"/>
    <w:rsid w:val="000C17E7"/>
    <w:rsid w:val="000C1CC1"/>
    <w:rsid w:val="000C24CB"/>
    <w:rsid w:val="000C345A"/>
    <w:rsid w:val="000C3AF6"/>
    <w:rsid w:val="000C3D60"/>
    <w:rsid w:val="000C432A"/>
    <w:rsid w:val="000C4512"/>
    <w:rsid w:val="000C4680"/>
    <w:rsid w:val="000C4F2F"/>
    <w:rsid w:val="000C539F"/>
    <w:rsid w:val="000C53E1"/>
    <w:rsid w:val="000C5B4A"/>
    <w:rsid w:val="000C5CB8"/>
    <w:rsid w:val="000C607F"/>
    <w:rsid w:val="000C63FA"/>
    <w:rsid w:val="000C64B9"/>
    <w:rsid w:val="000C75BA"/>
    <w:rsid w:val="000D0421"/>
    <w:rsid w:val="000D06CB"/>
    <w:rsid w:val="000D156F"/>
    <w:rsid w:val="000D1C18"/>
    <w:rsid w:val="000D396F"/>
    <w:rsid w:val="000D3A5D"/>
    <w:rsid w:val="000D3B86"/>
    <w:rsid w:val="000D3BDE"/>
    <w:rsid w:val="000D41AB"/>
    <w:rsid w:val="000D4748"/>
    <w:rsid w:val="000D482F"/>
    <w:rsid w:val="000D4E5E"/>
    <w:rsid w:val="000D4F52"/>
    <w:rsid w:val="000D516D"/>
    <w:rsid w:val="000D7163"/>
    <w:rsid w:val="000D72A8"/>
    <w:rsid w:val="000D76DB"/>
    <w:rsid w:val="000D7C63"/>
    <w:rsid w:val="000E0796"/>
    <w:rsid w:val="000E0D41"/>
    <w:rsid w:val="000E15ED"/>
    <w:rsid w:val="000E16C4"/>
    <w:rsid w:val="000E1A95"/>
    <w:rsid w:val="000E2340"/>
    <w:rsid w:val="000E2433"/>
    <w:rsid w:val="000E284C"/>
    <w:rsid w:val="000E2CB4"/>
    <w:rsid w:val="000E328E"/>
    <w:rsid w:val="000E3332"/>
    <w:rsid w:val="000E36C6"/>
    <w:rsid w:val="000E3868"/>
    <w:rsid w:val="000E4414"/>
    <w:rsid w:val="000E49C5"/>
    <w:rsid w:val="000E4B26"/>
    <w:rsid w:val="000E4D41"/>
    <w:rsid w:val="000E5826"/>
    <w:rsid w:val="000E68B3"/>
    <w:rsid w:val="000E79F2"/>
    <w:rsid w:val="000E7DF1"/>
    <w:rsid w:val="000F071B"/>
    <w:rsid w:val="000F0A11"/>
    <w:rsid w:val="000F0B3F"/>
    <w:rsid w:val="000F2CF0"/>
    <w:rsid w:val="000F32E2"/>
    <w:rsid w:val="000F32E5"/>
    <w:rsid w:val="000F3A8D"/>
    <w:rsid w:val="000F4612"/>
    <w:rsid w:val="000F4DC7"/>
    <w:rsid w:val="000F5AA1"/>
    <w:rsid w:val="000F6396"/>
    <w:rsid w:val="000F6B11"/>
    <w:rsid w:val="000F7143"/>
    <w:rsid w:val="000F74D7"/>
    <w:rsid w:val="000F78F0"/>
    <w:rsid w:val="0010047D"/>
    <w:rsid w:val="00100819"/>
    <w:rsid w:val="00101F80"/>
    <w:rsid w:val="0010234C"/>
    <w:rsid w:val="00102DAE"/>
    <w:rsid w:val="00103662"/>
    <w:rsid w:val="00103C6C"/>
    <w:rsid w:val="00103E3A"/>
    <w:rsid w:val="00104737"/>
    <w:rsid w:val="00104D3A"/>
    <w:rsid w:val="00105E78"/>
    <w:rsid w:val="00105EC0"/>
    <w:rsid w:val="00106464"/>
    <w:rsid w:val="00106749"/>
    <w:rsid w:val="00106F87"/>
    <w:rsid w:val="001078FE"/>
    <w:rsid w:val="00107A4E"/>
    <w:rsid w:val="00107EB4"/>
    <w:rsid w:val="00110E08"/>
    <w:rsid w:val="0011214F"/>
    <w:rsid w:val="0011438A"/>
    <w:rsid w:val="00114401"/>
    <w:rsid w:val="00114DE7"/>
    <w:rsid w:val="00114E20"/>
    <w:rsid w:val="0011532B"/>
    <w:rsid w:val="0011565E"/>
    <w:rsid w:val="00115AB7"/>
    <w:rsid w:val="00115B90"/>
    <w:rsid w:val="00116A04"/>
    <w:rsid w:val="00117C0A"/>
    <w:rsid w:val="0012020F"/>
    <w:rsid w:val="00120A36"/>
    <w:rsid w:val="00120ECE"/>
    <w:rsid w:val="00121CDA"/>
    <w:rsid w:val="00122501"/>
    <w:rsid w:val="0012268A"/>
    <w:rsid w:val="0012309D"/>
    <w:rsid w:val="0012337D"/>
    <w:rsid w:val="00123AEE"/>
    <w:rsid w:val="00124AC0"/>
    <w:rsid w:val="00124F7A"/>
    <w:rsid w:val="00125A64"/>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5C9A"/>
    <w:rsid w:val="00146355"/>
    <w:rsid w:val="00146934"/>
    <w:rsid w:val="00146BD0"/>
    <w:rsid w:val="00146D29"/>
    <w:rsid w:val="00147D1F"/>
    <w:rsid w:val="0015139E"/>
    <w:rsid w:val="001514F3"/>
    <w:rsid w:val="00151579"/>
    <w:rsid w:val="001517F3"/>
    <w:rsid w:val="00151831"/>
    <w:rsid w:val="00151BC7"/>
    <w:rsid w:val="00152031"/>
    <w:rsid w:val="001520C2"/>
    <w:rsid w:val="001528C9"/>
    <w:rsid w:val="001529DB"/>
    <w:rsid w:val="00152A29"/>
    <w:rsid w:val="001535ED"/>
    <w:rsid w:val="0015385D"/>
    <w:rsid w:val="00153C53"/>
    <w:rsid w:val="00153E57"/>
    <w:rsid w:val="00154175"/>
    <w:rsid w:val="001549BD"/>
    <w:rsid w:val="00155370"/>
    <w:rsid w:val="001555D7"/>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862"/>
    <w:rsid w:val="00160F5A"/>
    <w:rsid w:val="00161BE0"/>
    <w:rsid w:val="00161BE1"/>
    <w:rsid w:val="00162075"/>
    <w:rsid w:val="001656AF"/>
    <w:rsid w:val="00165A12"/>
    <w:rsid w:val="00165CEE"/>
    <w:rsid w:val="00166B73"/>
    <w:rsid w:val="001672C7"/>
    <w:rsid w:val="001679AF"/>
    <w:rsid w:val="00167ACC"/>
    <w:rsid w:val="00167AFC"/>
    <w:rsid w:val="00167B28"/>
    <w:rsid w:val="00167D00"/>
    <w:rsid w:val="0017046A"/>
    <w:rsid w:val="001719AA"/>
    <w:rsid w:val="0017275A"/>
    <w:rsid w:val="00172D44"/>
    <w:rsid w:val="00172FF5"/>
    <w:rsid w:val="0017324A"/>
    <w:rsid w:val="00173597"/>
    <w:rsid w:val="00173F96"/>
    <w:rsid w:val="0017422D"/>
    <w:rsid w:val="0017458B"/>
    <w:rsid w:val="00174630"/>
    <w:rsid w:val="0017481C"/>
    <w:rsid w:val="00174937"/>
    <w:rsid w:val="00174BA3"/>
    <w:rsid w:val="001751E8"/>
    <w:rsid w:val="0017557F"/>
    <w:rsid w:val="001762F8"/>
    <w:rsid w:val="001766CD"/>
    <w:rsid w:val="001768BE"/>
    <w:rsid w:val="00176DF6"/>
    <w:rsid w:val="00177779"/>
    <w:rsid w:val="00177AFB"/>
    <w:rsid w:val="00177CF6"/>
    <w:rsid w:val="001801A1"/>
    <w:rsid w:val="00180261"/>
    <w:rsid w:val="0018033B"/>
    <w:rsid w:val="00180406"/>
    <w:rsid w:val="001808D8"/>
    <w:rsid w:val="00180F41"/>
    <w:rsid w:val="0018125A"/>
    <w:rsid w:val="001816A9"/>
    <w:rsid w:val="0018197E"/>
    <w:rsid w:val="00181E03"/>
    <w:rsid w:val="00181E6E"/>
    <w:rsid w:val="00181FBD"/>
    <w:rsid w:val="00182567"/>
    <w:rsid w:val="0018292A"/>
    <w:rsid w:val="001829DB"/>
    <w:rsid w:val="00182BEA"/>
    <w:rsid w:val="00184340"/>
    <w:rsid w:val="00184364"/>
    <w:rsid w:val="0018478D"/>
    <w:rsid w:val="001852FC"/>
    <w:rsid w:val="00185414"/>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4BED"/>
    <w:rsid w:val="001955C9"/>
    <w:rsid w:val="001958DB"/>
    <w:rsid w:val="00195E90"/>
    <w:rsid w:val="00196720"/>
    <w:rsid w:val="00196815"/>
    <w:rsid w:val="0019692A"/>
    <w:rsid w:val="00196C8E"/>
    <w:rsid w:val="0019720E"/>
    <w:rsid w:val="001978F8"/>
    <w:rsid w:val="00197B20"/>
    <w:rsid w:val="001A01A7"/>
    <w:rsid w:val="001A0486"/>
    <w:rsid w:val="001A0711"/>
    <w:rsid w:val="001A078B"/>
    <w:rsid w:val="001A090D"/>
    <w:rsid w:val="001A0927"/>
    <w:rsid w:val="001A0DB1"/>
    <w:rsid w:val="001A1386"/>
    <w:rsid w:val="001A1E4A"/>
    <w:rsid w:val="001A209A"/>
    <w:rsid w:val="001A21B5"/>
    <w:rsid w:val="001A2D32"/>
    <w:rsid w:val="001A3700"/>
    <w:rsid w:val="001A3F49"/>
    <w:rsid w:val="001A4208"/>
    <w:rsid w:val="001A4D26"/>
    <w:rsid w:val="001A4DD6"/>
    <w:rsid w:val="001A50F4"/>
    <w:rsid w:val="001A57C4"/>
    <w:rsid w:val="001A588E"/>
    <w:rsid w:val="001A62CA"/>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50F"/>
    <w:rsid w:val="001B1A2C"/>
    <w:rsid w:val="001B200A"/>
    <w:rsid w:val="001B290E"/>
    <w:rsid w:val="001B2A8C"/>
    <w:rsid w:val="001B2A9F"/>
    <w:rsid w:val="001B2AB7"/>
    <w:rsid w:val="001B2F34"/>
    <w:rsid w:val="001B35EC"/>
    <w:rsid w:val="001B39B6"/>
    <w:rsid w:val="001B3D53"/>
    <w:rsid w:val="001B3FC2"/>
    <w:rsid w:val="001B41B4"/>
    <w:rsid w:val="001B53AD"/>
    <w:rsid w:val="001B5B45"/>
    <w:rsid w:val="001B686E"/>
    <w:rsid w:val="001B6A24"/>
    <w:rsid w:val="001B78A4"/>
    <w:rsid w:val="001B7D9E"/>
    <w:rsid w:val="001B7E52"/>
    <w:rsid w:val="001C0999"/>
    <w:rsid w:val="001C09E1"/>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314"/>
    <w:rsid w:val="001D36CE"/>
    <w:rsid w:val="001D47EE"/>
    <w:rsid w:val="001D4F48"/>
    <w:rsid w:val="001D4FD3"/>
    <w:rsid w:val="001D51E2"/>
    <w:rsid w:val="001D5436"/>
    <w:rsid w:val="001D56B2"/>
    <w:rsid w:val="001D588A"/>
    <w:rsid w:val="001D5A57"/>
    <w:rsid w:val="001D5B8F"/>
    <w:rsid w:val="001D5D9B"/>
    <w:rsid w:val="001D6EA3"/>
    <w:rsid w:val="001D74C9"/>
    <w:rsid w:val="001E11AC"/>
    <w:rsid w:val="001E1538"/>
    <w:rsid w:val="001E173F"/>
    <w:rsid w:val="001E1B54"/>
    <w:rsid w:val="001E1FCE"/>
    <w:rsid w:val="001E219E"/>
    <w:rsid w:val="001E22A9"/>
    <w:rsid w:val="001E254E"/>
    <w:rsid w:val="001E3B7B"/>
    <w:rsid w:val="001E51DC"/>
    <w:rsid w:val="001E587B"/>
    <w:rsid w:val="001E5F82"/>
    <w:rsid w:val="001E6134"/>
    <w:rsid w:val="001E6270"/>
    <w:rsid w:val="001E6569"/>
    <w:rsid w:val="001E6853"/>
    <w:rsid w:val="001E6AB7"/>
    <w:rsid w:val="001F07A7"/>
    <w:rsid w:val="001F090C"/>
    <w:rsid w:val="001F0D58"/>
    <w:rsid w:val="001F1ACE"/>
    <w:rsid w:val="001F1FD1"/>
    <w:rsid w:val="001F2041"/>
    <w:rsid w:val="001F28B2"/>
    <w:rsid w:val="001F2A82"/>
    <w:rsid w:val="001F32AF"/>
    <w:rsid w:val="001F3380"/>
    <w:rsid w:val="001F349C"/>
    <w:rsid w:val="001F3698"/>
    <w:rsid w:val="001F3820"/>
    <w:rsid w:val="001F3AEC"/>
    <w:rsid w:val="001F3F9C"/>
    <w:rsid w:val="001F4E29"/>
    <w:rsid w:val="001F5CA3"/>
    <w:rsid w:val="001F60CB"/>
    <w:rsid w:val="001F6785"/>
    <w:rsid w:val="001F67AA"/>
    <w:rsid w:val="001F6CA1"/>
    <w:rsid w:val="001F7980"/>
    <w:rsid w:val="001F7E7E"/>
    <w:rsid w:val="00200078"/>
    <w:rsid w:val="00200301"/>
    <w:rsid w:val="00200B9D"/>
    <w:rsid w:val="00200D86"/>
    <w:rsid w:val="002011C7"/>
    <w:rsid w:val="00201385"/>
    <w:rsid w:val="00201E47"/>
    <w:rsid w:val="00202013"/>
    <w:rsid w:val="00202351"/>
    <w:rsid w:val="00202889"/>
    <w:rsid w:val="00202EE2"/>
    <w:rsid w:val="00203022"/>
    <w:rsid w:val="002030ED"/>
    <w:rsid w:val="0020344A"/>
    <w:rsid w:val="00203C8A"/>
    <w:rsid w:val="00204247"/>
    <w:rsid w:val="00204579"/>
    <w:rsid w:val="00204632"/>
    <w:rsid w:val="00204846"/>
    <w:rsid w:val="00204BDF"/>
    <w:rsid w:val="00205389"/>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BF5"/>
    <w:rsid w:val="00213F50"/>
    <w:rsid w:val="002147BA"/>
    <w:rsid w:val="00214A75"/>
    <w:rsid w:val="00214CCB"/>
    <w:rsid w:val="0021529E"/>
    <w:rsid w:val="002159CC"/>
    <w:rsid w:val="00216B1C"/>
    <w:rsid w:val="00216BED"/>
    <w:rsid w:val="00217794"/>
    <w:rsid w:val="002177B5"/>
    <w:rsid w:val="002178E9"/>
    <w:rsid w:val="00220B35"/>
    <w:rsid w:val="00221337"/>
    <w:rsid w:val="00221A70"/>
    <w:rsid w:val="002227C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2C8B"/>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359F"/>
    <w:rsid w:val="002746AA"/>
    <w:rsid w:val="002748F5"/>
    <w:rsid w:val="00274A37"/>
    <w:rsid w:val="002751F8"/>
    <w:rsid w:val="002759AD"/>
    <w:rsid w:val="00275E70"/>
    <w:rsid w:val="002761A4"/>
    <w:rsid w:val="002764AE"/>
    <w:rsid w:val="002776DA"/>
    <w:rsid w:val="00277797"/>
    <w:rsid w:val="00277AAF"/>
    <w:rsid w:val="00277CB8"/>
    <w:rsid w:val="00280156"/>
    <w:rsid w:val="002805D8"/>
    <w:rsid w:val="00280718"/>
    <w:rsid w:val="002810D9"/>
    <w:rsid w:val="002819C7"/>
    <w:rsid w:val="00281AD8"/>
    <w:rsid w:val="00281F49"/>
    <w:rsid w:val="00281F5E"/>
    <w:rsid w:val="002823CF"/>
    <w:rsid w:val="00282A65"/>
    <w:rsid w:val="00283B09"/>
    <w:rsid w:val="00283CB2"/>
    <w:rsid w:val="00285B05"/>
    <w:rsid w:val="00285B7B"/>
    <w:rsid w:val="002866D5"/>
    <w:rsid w:val="00286D59"/>
    <w:rsid w:val="00290098"/>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4E7"/>
    <w:rsid w:val="002A2FC5"/>
    <w:rsid w:val="002A38C2"/>
    <w:rsid w:val="002A3992"/>
    <w:rsid w:val="002A4B76"/>
    <w:rsid w:val="002A4D57"/>
    <w:rsid w:val="002A50A1"/>
    <w:rsid w:val="002A539D"/>
    <w:rsid w:val="002A62C0"/>
    <w:rsid w:val="002A651F"/>
    <w:rsid w:val="002A696C"/>
    <w:rsid w:val="002A6C16"/>
    <w:rsid w:val="002A6D62"/>
    <w:rsid w:val="002A76FF"/>
    <w:rsid w:val="002B0C04"/>
    <w:rsid w:val="002B1EE8"/>
    <w:rsid w:val="002B24DF"/>
    <w:rsid w:val="002B24FB"/>
    <w:rsid w:val="002B2BFD"/>
    <w:rsid w:val="002B2D64"/>
    <w:rsid w:val="002B2F71"/>
    <w:rsid w:val="002B31CC"/>
    <w:rsid w:val="002B3D10"/>
    <w:rsid w:val="002B3E7D"/>
    <w:rsid w:val="002B4433"/>
    <w:rsid w:val="002B4AFC"/>
    <w:rsid w:val="002B532A"/>
    <w:rsid w:val="002B599D"/>
    <w:rsid w:val="002B605B"/>
    <w:rsid w:val="002B614F"/>
    <w:rsid w:val="002B6393"/>
    <w:rsid w:val="002B6A79"/>
    <w:rsid w:val="002B73A6"/>
    <w:rsid w:val="002B7715"/>
    <w:rsid w:val="002B7B7F"/>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C74C3"/>
    <w:rsid w:val="002D005C"/>
    <w:rsid w:val="002D0367"/>
    <w:rsid w:val="002D038B"/>
    <w:rsid w:val="002D055E"/>
    <w:rsid w:val="002D0AF7"/>
    <w:rsid w:val="002D124B"/>
    <w:rsid w:val="002D1650"/>
    <w:rsid w:val="002D2344"/>
    <w:rsid w:val="002D28E1"/>
    <w:rsid w:val="002D3085"/>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3DB"/>
    <w:rsid w:val="002E2573"/>
    <w:rsid w:val="002E2B3C"/>
    <w:rsid w:val="002E2FC8"/>
    <w:rsid w:val="002E3343"/>
    <w:rsid w:val="002E3C2A"/>
    <w:rsid w:val="002E3E12"/>
    <w:rsid w:val="002E465B"/>
    <w:rsid w:val="002E47F2"/>
    <w:rsid w:val="002E4BE8"/>
    <w:rsid w:val="002E65C3"/>
    <w:rsid w:val="002E68C7"/>
    <w:rsid w:val="002E6C9E"/>
    <w:rsid w:val="002F0C99"/>
    <w:rsid w:val="002F1116"/>
    <w:rsid w:val="002F1484"/>
    <w:rsid w:val="002F1B28"/>
    <w:rsid w:val="002F3531"/>
    <w:rsid w:val="002F3651"/>
    <w:rsid w:val="002F3B30"/>
    <w:rsid w:val="002F3BB1"/>
    <w:rsid w:val="002F3C6E"/>
    <w:rsid w:val="002F45BB"/>
    <w:rsid w:val="002F4C62"/>
    <w:rsid w:val="002F53C0"/>
    <w:rsid w:val="002F583C"/>
    <w:rsid w:val="002F5BA4"/>
    <w:rsid w:val="002F67FD"/>
    <w:rsid w:val="002F6959"/>
    <w:rsid w:val="002F6DA3"/>
    <w:rsid w:val="003000D4"/>
    <w:rsid w:val="0030045D"/>
    <w:rsid w:val="0030068F"/>
    <w:rsid w:val="00301033"/>
    <w:rsid w:val="00301149"/>
    <w:rsid w:val="0030206B"/>
    <w:rsid w:val="003021DD"/>
    <w:rsid w:val="003022E4"/>
    <w:rsid w:val="00302697"/>
    <w:rsid w:val="003028C3"/>
    <w:rsid w:val="00302E4D"/>
    <w:rsid w:val="0030376D"/>
    <w:rsid w:val="00303AF2"/>
    <w:rsid w:val="003049FC"/>
    <w:rsid w:val="00304A33"/>
    <w:rsid w:val="00304CDB"/>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92"/>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4F1B"/>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176"/>
    <w:rsid w:val="00346434"/>
    <w:rsid w:val="0034703B"/>
    <w:rsid w:val="00347536"/>
    <w:rsid w:val="00347F19"/>
    <w:rsid w:val="003503E7"/>
    <w:rsid w:val="003505FF"/>
    <w:rsid w:val="00351261"/>
    <w:rsid w:val="003512F4"/>
    <w:rsid w:val="003514D5"/>
    <w:rsid w:val="00351731"/>
    <w:rsid w:val="00351D39"/>
    <w:rsid w:val="003528A3"/>
    <w:rsid w:val="00353048"/>
    <w:rsid w:val="00353386"/>
    <w:rsid w:val="003533D4"/>
    <w:rsid w:val="003539CB"/>
    <w:rsid w:val="0035448B"/>
    <w:rsid w:val="003544D0"/>
    <w:rsid w:val="00354BBA"/>
    <w:rsid w:val="00354C1F"/>
    <w:rsid w:val="00354C75"/>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39CA"/>
    <w:rsid w:val="003640E5"/>
    <w:rsid w:val="003642E1"/>
    <w:rsid w:val="003645DB"/>
    <w:rsid w:val="00364BDD"/>
    <w:rsid w:val="00364F5A"/>
    <w:rsid w:val="00365377"/>
    <w:rsid w:val="00365A24"/>
    <w:rsid w:val="00365F15"/>
    <w:rsid w:val="003667B2"/>
    <w:rsid w:val="00366AC6"/>
    <w:rsid w:val="00366BCE"/>
    <w:rsid w:val="00367624"/>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1B1"/>
    <w:rsid w:val="00381FAE"/>
    <w:rsid w:val="003824D8"/>
    <w:rsid w:val="00382BB9"/>
    <w:rsid w:val="00382EFD"/>
    <w:rsid w:val="00383280"/>
    <w:rsid w:val="00383583"/>
    <w:rsid w:val="00383647"/>
    <w:rsid w:val="0038367F"/>
    <w:rsid w:val="0038379E"/>
    <w:rsid w:val="00383B43"/>
    <w:rsid w:val="00384AAF"/>
    <w:rsid w:val="003860BD"/>
    <w:rsid w:val="00387C02"/>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33EA"/>
    <w:rsid w:val="003A42FD"/>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194D"/>
    <w:rsid w:val="003C1AD3"/>
    <w:rsid w:val="003C3B2C"/>
    <w:rsid w:val="003C4213"/>
    <w:rsid w:val="003C52DF"/>
    <w:rsid w:val="003C5B0B"/>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5F2"/>
    <w:rsid w:val="003D67B5"/>
    <w:rsid w:val="003D7171"/>
    <w:rsid w:val="003D77BE"/>
    <w:rsid w:val="003D786A"/>
    <w:rsid w:val="003D78FF"/>
    <w:rsid w:val="003E0E4E"/>
    <w:rsid w:val="003E11F8"/>
    <w:rsid w:val="003E17AB"/>
    <w:rsid w:val="003E19DA"/>
    <w:rsid w:val="003E2714"/>
    <w:rsid w:val="003E28BA"/>
    <w:rsid w:val="003E2B1A"/>
    <w:rsid w:val="003E30B9"/>
    <w:rsid w:val="003E3358"/>
    <w:rsid w:val="003E4683"/>
    <w:rsid w:val="003E519B"/>
    <w:rsid w:val="003E53E1"/>
    <w:rsid w:val="003E5951"/>
    <w:rsid w:val="003E5A00"/>
    <w:rsid w:val="003E687D"/>
    <w:rsid w:val="003E6EA2"/>
    <w:rsid w:val="003E70DD"/>
    <w:rsid w:val="003E74ED"/>
    <w:rsid w:val="003E7698"/>
    <w:rsid w:val="003E7B95"/>
    <w:rsid w:val="003F0088"/>
    <w:rsid w:val="003F0F86"/>
    <w:rsid w:val="003F10A4"/>
    <w:rsid w:val="003F290F"/>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468D"/>
    <w:rsid w:val="00415AC3"/>
    <w:rsid w:val="00416080"/>
    <w:rsid w:val="00416576"/>
    <w:rsid w:val="00416B4B"/>
    <w:rsid w:val="004175E0"/>
    <w:rsid w:val="00417AC9"/>
    <w:rsid w:val="00420B7B"/>
    <w:rsid w:val="004219AB"/>
    <w:rsid w:val="00422F4A"/>
    <w:rsid w:val="004237BF"/>
    <w:rsid w:val="0042446B"/>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3053"/>
    <w:rsid w:val="004432BE"/>
    <w:rsid w:val="00443515"/>
    <w:rsid w:val="00443EE9"/>
    <w:rsid w:val="004451F2"/>
    <w:rsid w:val="00445474"/>
    <w:rsid w:val="004459F4"/>
    <w:rsid w:val="00445BD1"/>
    <w:rsid w:val="00446663"/>
    <w:rsid w:val="00446A09"/>
    <w:rsid w:val="004477F2"/>
    <w:rsid w:val="00450AB7"/>
    <w:rsid w:val="00453AEC"/>
    <w:rsid w:val="00453D78"/>
    <w:rsid w:val="00455335"/>
    <w:rsid w:val="0045551F"/>
    <w:rsid w:val="0045554F"/>
    <w:rsid w:val="004566D2"/>
    <w:rsid w:val="004569D7"/>
    <w:rsid w:val="00456CB4"/>
    <w:rsid w:val="00456D07"/>
    <w:rsid w:val="00457668"/>
    <w:rsid w:val="00460454"/>
    <w:rsid w:val="00460461"/>
    <w:rsid w:val="00460D9A"/>
    <w:rsid w:val="00461048"/>
    <w:rsid w:val="004612C4"/>
    <w:rsid w:val="00461E61"/>
    <w:rsid w:val="0046214D"/>
    <w:rsid w:val="004623A2"/>
    <w:rsid w:val="004627EC"/>
    <w:rsid w:val="00462CA0"/>
    <w:rsid w:val="00463B31"/>
    <w:rsid w:val="00463E60"/>
    <w:rsid w:val="00463E78"/>
    <w:rsid w:val="004640C4"/>
    <w:rsid w:val="00464EDE"/>
    <w:rsid w:val="00465146"/>
    <w:rsid w:val="0046522E"/>
    <w:rsid w:val="004652B6"/>
    <w:rsid w:val="0046778A"/>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31A"/>
    <w:rsid w:val="0047735D"/>
    <w:rsid w:val="004774BC"/>
    <w:rsid w:val="004817A3"/>
    <w:rsid w:val="0048182E"/>
    <w:rsid w:val="00481D38"/>
    <w:rsid w:val="00483310"/>
    <w:rsid w:val="0048340E"/>
    <w:rsid w:val="0048342F"/>
    <w:rsid w:val="00483970"/>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804"/>
    <w:rsid w:val="00491D1F"/>
    <w:rsid w:val="00492D58"/>
    <w:rsid w:val="00493321"/>
    <w:rsid w:val="00493827"/>
    <w:rsid w:val="00493D85"/>
    <w:rsid w:val="00495530"/>
    <w:rsid w:val="00495CFD"/>
    <w:rsid w:val="00495E72"/>
    <w:rsid w:val="00495F65"/>
    <w:rsid w:val="00496F95"/>
    <w:rsid w:val="00497D1D"/>
    <w:rsid w:val="00497EDF"/>
    <w:rsid w:val="004A027E"/>
    <w:rsid w:val="004A03A1"/>
    <w:rsid w:val="004A079B"/>
    <w:rsid w:val="004A0BD8"/>
    <w:rsid w:val="004A123A"/>
    <w:rsid w:val="004A12A5"/>
    <w:rsid w:val="004A1F7E"/>
    <w:rsid w:val="004A2B7A"/>
    <w:rsid w:val="004A31BC"/>
    <w:rsid w:val="004A34B6"/>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6A30"/>
    <w:rsid w:val="004A7BA7"/>
    <w:rsid w:val="004A7CF0"/>
    <w:rsid w:val="004A7E92"/>
    <w:rsid w:val="004B01A5"/>
    <w:rsid w:val="004B0BFC"/>
    <w:rsid w:val="004B0C63"/>
    <w:rsid w:val="004B18D1"/>
    <w:rsid w:val="004B23E8"/>
    <w:rsid w:val="004B29D7"/>
    <w:rsid w:val="004B33EE"/>
    <w:rsid w:val="004B3529"/>
    <w:rsid w:val="004B4176"/>
    <w:rsid w:val="004B451C"/>
    <w:rsid w:val="004B46B4"/>
    <w:rsid w:val="004B4CA1"/>
    <w:rsid w:val="004B63BD"/>
    <w:rsid w:val="004B6FBC"/>
    <w:rsid w:val="004C06E5"/>
    <w:rsid w:val="004C0D34"/>
    <w:rsid w:val="004C0E25"/>
    <w:rsid w:val="004C0EDC"/>
    <w:rsid w:val="004C1217"/>
    <w:rsid w:val="004C132D"/>
    <w:rsid w:val="004C1CED"/>
    <w:rsid w:val="004C203B"/>
    <w:rsid w:val="004C2DF1"/>
    <w:rsid w:val="004C32FF"/>
    <w:rsid w:val="004C56BA"/>
    <w:rsid w:val="004C5B5A"/>
    <w:rsid w:val="004C5CBD"/>
    <w:rsid w:val="004C691F"/>
    <w:rsid w:val="004C69DB"/>
    <w:rsid w:val="004C6F57"/>
    <w:rsid w:val="004C6F63"/>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53F"/>
    <w:rsid w:val="004D480E"/>
    <w:rsid w:val="004D497A"/>
    <w:rsid w:val="004D54E6"/>
    <w:rsid w:val="004D5825"/>
    <w:rsid w:val="004D588A"/>
    <w:rsid w:val="004D5944"/>
    <w:rsid w:val="004D691C"/>
    <w:rsid w:val="004E09F0"/>
    <w:rsid w:val="004E0CA1"/>
    <w:rsid w:val="004E0F6C"/>
    <w:rsid w:val="004E2A59"/>
    <w:rsid w:val="004E2AE9"/>
    <w:rsid w:val="004E315B"/>
    <w:rsid w:val="004E44DE"/>
    <w:rsid w:val="004E63D2"/>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0FE4"/>
    <w:rsid w:val="00501866"/>
    <w:rsid w:val="00501938"/>
    <w:rsid w:val="00501971"/>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784"/>
    <w:rsid w:val="005108C9"/>
    <w:rsid w:val="00510DA9"/>
    <w:rsid w:val="00510EB0"/>
    <w:rsid w:val="0051178F"/>
    <w:rsid w:val="005118A2"/>
    <w:rsid w:val="00511B46"/>
    <w:rsid w:val="005120CA"/>
    <w:rsid w:val="00512148"/>
    <w:rsid w:val="00512732"/>
    <w:rsid w:val="00512AC1"/>
    <w:rsid w:val="00512D44"/>
    <w:rsid w:val="00513225"/>
    <w:rsid w:val="00513F08"/>
    <w:rsid w:val="00514B5E"/>
    <w:rsid w:val="005163A5"/>
    <w:rsid w:val="00516AA0"/>
    <w:rsid w:val="00516CA3"/>
    <w:rsid w:val="00520A19"/>
    <w:rsid w:val="00520D70"/>
    <w:rsid w:val="0052120D"/>
    <w:rsid w:val="0052183B"/>
    <w:rsid w:val="00522312"/>
    <w:rsid w:val="00523260"/>
    <w:rsid w:val="0052481B"/>
    <w:rsid w:val="00524923"/>
    <w:rsid w:val="00524E8F"/>
    <w:rsid w:val="005263CB"/>
    <w:rsid w:val="00526CE7"/>
    <w:rsid w:val="00526FF8"/>
    <w:rsid w:val="00527F4B"/>
    <w:rsid w:val="00530836"/>
    <w:rsid w:val="00530D0D"/>
    <w:rsid w:val="0053124F"/>
    <w:rsid w:val="005321AB"/>
    <w:rsid w:val="00533241"/>
    <w:rsid w:val="00533C68"/>
    <w:rsid w:val="00534142"/>
    <w:rsid w:val="00534B73"/>
    <w:rsid w:val="00534F56"/>
    <w:rsid w:val="00535F7A"/>
    <w:rsid w:val="00536F1F"/>
    <w:rsid w:val="00537565"/>
    <w:rsid w:val="005378B3"/>
    <w:rsid w:val="00540BC3"/>
    <w:rsid w:val="00541A14"/>
    <w:rsid w:val="00541BA8"/>
    <w:rsid w:val="005434C1"/>
    <w:rsid w:val="00543812"/>
    <w:rsid w:val="005439BB"/>
    <w:rsid w:val="00543E79"/>
    <w:rsid w:val="005442D1"/>
    <w:rsid w:val="005445BF"/>
    <w:rsid w:val="0054475E"/>
    <w:rsid w:val="00544953"/>
    <w:rsid w:val="005453F1"/>
    <w:rsid w:val="005459C3"/>
    <w:rsid w:val="005459CD"/>
    <w:rsid w:val="0054615F"/>
    <w:rsid w:val="00546203"/>
    <w:rsid w:val="005468AA"/>
    <w:rsid w:val="00547338"/>
    <w:rsid w:val="00547C49"/>
    <w:rsid w:val="00550164"/>
    <w:rsid w:val="005508A1"/>
    <w:rsid w:val="00551485"/>
    <w:rsid w:val="005515FE"/>
    <w:rsid w:val="00551E15"/>
    <w:rsid w:val="00551FE5"/>
    <w:rsid w:val="005528AF"/>
    <w:rsid w:val="005532CA"/>
    <w:rsid w:val="0055372B"/>
    <w:rsid w:val="005542DC"/>
    <w:rsid w:val="00554BAC"/>
    <w:rsid w:val="00554BD4"/>
    <w:rsid w:val="00554D2C"/>
    <w:rsid w:val="0055584F"/>
    <w:rsid w:val="00555D2C"/>
    <w:rsid w:val="0055675D"/>
    <w:rsid w:val="005574D0"/>
    <w:rsid w:val="0055762C"/>
    <w:rsid w:val="00557644"/>
    <w:rsid w:val="00557DFE"/>
    <w:rsid w:val="0056025A"/>
    <w:rsid w:val="00560645"/>
    <w:rsid w:val="00560FB6"/>
    <w:rsid w:val="0056156E"/>
    <w:rsid w:val="00561572"/>
    <w:rsid w:val="00561589"/>
    <w:rsid w:val="00562292"/>
    <w:rsid w:val="00562471"/>
    <w:rsid w:val="0056281C"/>
    <w:rsid w:val="00562867"/>
    <w:rsid w:val="0056325F"/>
    <w:rsid w:val="00563A9C"/>
    <w:rsid w:val="00564316"/>
    <w:rsid w:val="00565D44"/>
    <w:rsid w:val="00565DA4"/>
    <w:rsid w:val="00566B4E"/>
    <w:rsid w:val="00567F48"/>
    <w:rsid w:val="005700C0"/>
    <w:rsid w:val="00570117"/>
    <w:rsid w:val="00570D9F"/>
    <w:rsid w:val="0057127D"/>
    <w:rsid w:val="00571A0F"/>
    <w:rsid w:val="00571B4A"/>
    <w:rsid w:val="00572BB1"/>
    <w:rsid w:val="00572ECE"/>
    <w:rsid w:val="0057374C"/>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77E2D"/>
    <w:rsid w:val="005802DC"/>
    <w:rsid w:val="00580C62"/>
    <w:rsid w:val="005822A7"/>
    <w:rsid w:val="0058241D"/>
    <w:rsid w:val="00584267"/>
    <w:rsid w:val="0058464B"/>
    <w:rsid w:val="0058465C"/>
    <w:rsid w:val="00584C9B"/>
    <w:rsid w:val="00585901"/>
    <w:rsid w:val="00585C00"/>
    <w:rsid w:val="00585EDB"/>
    <w:rsid w:val="00586740"/>
    <w:rsid w:val="00586CE4"/>
    <w:rsid w:val="0058774D"/>
    <w:rsid w:val="005904E5"/>
    <w:rsid w:val="00590D93"/>
    <w:rsid w:val="0059108B"/>
    <w:rsid w:val="0059112B"/>
    <w:rsid w:val="005911C0"/>
    <w:rsid w:val="0059155A"/>
    <w:rsid w:val="005917AE"/>
    <w:rsid w:val="005917D7"/>
    <w:rsid w:val="005922D0"/>
    <w:rsid w:val="00592530"/>
    <w:rsid w:val="00592810"/>
    <w:rsid w:val="00592E6C"/>
    <w:rsid w:val="00592EF6"/>
    <w:rsid w:val="005930AB"/>
    <w:rsid w:val="00593ADC"/>
    <w:rsid w:val="00593CC3"/>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0A1"/>
    <w:rsid w:val="005A33C8"/>
    <w:rsid w:val="005A3536"/>
    <w:rsid w:val="005A3D95"/>
    <w:rsid w:val="005A4543"/>
    <w:rsid w:val="005A467D"/>
    <w:rsid w:val="005A4CFF"/>
    <w:rsid w:val="005A501C"/>
    <w:rsid w:val="005A61F1"/>
    <w:rsid w:val="005A6247"/>
    <w:rsid w:val="005A6352"/>
    <w:rsid w:val="005A6C35"/>
    <w:rsid w:val="005A71AF"/>
    <w:rsid w:val="005A75D3"/>
    <w:rsid w:val="005B021C"/>
    <w:rsid w:val="005B03B6"/>
    <w:rsid w:val="005B05B9"/>
    <w:rsid w:val="005B0632"/>
    <w:rsid w:val="005B0BCF"/>
    <w:rsid w:val="005B0F5D"/>
    <w:rsid w:val="005B1FB3"/>
    <w:rsid w:val="005B23F2"/>
    <w:rsid w:val="005B27AB"/>
    <w:rsid w:val="005B2988"/>
    <w:rsid w:val="005B3332"/>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1AF0"/>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1C94"/>
    <w:rsid w:val="005F207B"/>
    <w:rsid w:val="005F23F0"/>
    <w:rsid w:val="005F2636"/>
    <w:rsid w:val="005F27CC"/>
    <w:rsid w:val="005F3D2B"/>
    <w:rsid w:val="005F4A0F"/>
    <w:rsid w:val="005F4CA7"/>
    <w:rsid w:val="005F52A8"/>
    <w:rsid w:val="005F61E1"/>
    <w:rsid w:val="005F6799"/>
    <w:rsid w:val="005F6E19"/>
    <w:rsid w:val="005F76C5"/>
    <w:rsid w:val="005F7C9D"/>
    <w:rsid w:val="00600017"/>
    <w:rsid w:val="00600475"/>
    <w:rsid w:val="00600CBD"/>
    <w:rsid w:val="00600CC9"/>
    <w:rsid w:val="00600FBE"/>
    <w:rsid w:val="00601524"/>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23E"/>
    <w:rsid w:val="00620832"/>
    <w:rsid w:val="0062095F"/>
    <w:rsid w:val="0062096C"/>
    <w:rsid w:val="00620A95"/>
    <w:rsid w:val="00620CE1"/>
    <w:rsid w:val="0062123B"/>
    <w:rsid w:val="006212E3"/>
    <w:rsid w:val="00622731"/>
    <w:rsid w:val="00622EF4"/>
    <w:rsid w:val="00623807"/>
    <w:rsid w:val="00623AFF"/>
    <w:rsid w:val="006244F8"/>
    <w:rsid w:val="006245F6"/>
    <w:rsid w:val="006247A3"/>
    <w:rsid w:val="00624A6F"/>
    <w:rsid w:val="00624C1C"/>
    <w:rsid w:val="00624F1B"/>
    <w:rsid w:val="00625D1F"/>
    <w:rsid w:val="00625E9C"/>
    <w:rsid w:val="00626036"/>
    <w:rsid w:val="00626B76"/>
    <w:rsid w:val="006274E3"/>
    <w:rsid w:val="006275CC"/>
    <w:rsid w:val="00627D4F"/>
    <w:rsid w:val="00627F47"/>
    <w:rsid w:val="00630323"/>
    <w:rsid w:val="006307EA"/>
    <w:rsid w:val="00631023"/>
    <w:rsid w:val="00631EBD"/>
    <w:rsid w:val="00632297"/>
    <w:rsid w:val="00632B34"/>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3F4"/>
    <w:rsid w:val="00644E8E"/>
    <w:rsid w:val="0064562B"/>
    <w:rsid w:val="00645A85"/>
    <w:rsid w:val="00645D7A"/>
    <w:rsid w:val="006464A8"/>
    <w:rsid w:val="00646B4B"/>
    <w:rsid w:val="0064707D"/>
    <w:rsid w:val="00647454"/>
    <w:rsid w:val="00647459"/>
    <w:rsid w:val="006479A6"/>
    <w:rsid w:val="00647B36"/>
    <w:rsid w:val="00647C48"/>
    <w:rsid w:val="00650FF8"/>
    <w:rsid w:val="006510C8"/>
    <w:rsid w:val="00651723"/>
    <w:rsid w:val="00651F09"/>
    <w:rsid w:val="00651F59"/>
    <w:rsid w:val="00652F94"/>
    <w:rsid w:val="006532D5"/>
    <w:rsid w:val="0065352E"/>
    <w:rsid w:val="006541FA"/>
    <w:rsid w:val="00654212"/>
    <w:rsid w:val="0065436D"/>
    <w:rsid w:val="006568B2"/>
    <w:rsid w:val="0065694D"/>
    <w:rsid w:val="00657666"/>
    <w:rsid w:val="006577EF"/>
    <w:rsid w:val="00660EB1"/>
    <w:rsid w:val="006611D8"/>
    <w:rsid w:val="006611EA"/>
    <w:rsid w:val="0066134F"/>
    <w:rsid w:val="00661727"/>
    <w:rsid w:val="0066220A"/>
    <w:rsid w:val="00662B32"/>
    <w:rsid w:val="00662E8D"/>
    <w:rsid w:val="00663BC6"/>
    <w:rsid w:val="00663F13"/>
    <w:rsid w:val="00663F9E"/>
    <w:rsid w:val="006640D6"/>
    <w:rsid w:val="006641E6"/>
    <w:rsid w:val="00664391"/>
    <w:rsid w:val="006644EE"/>
    <w:rsid w:val="00664602"/>
    <w:rsid w:val="00665DB6"/>
    <w:rsid w:val="00665E04"/>
    <w:rsid w:val="006669A0"/>
    <w:rsid w:val="00666E1C"/>
    <w:rsid w:val="00666EC7"/>
    <w:rsid w:val="00666ED7"/>
    <w:rsid w:val="006674A1"/>
    <w:rsid w:val="006674D7"/>
    <w:rsid w:val="00667AC2"/>
    <w:rsid w:val="00667BDB"/>
    <w:rsid w:val="00670423"/>
    <w:rsid w:val="00670572"/>
    <w:rsid w:val="0067096F"/>
    <w:rsid w:val="006712C6"/>
    <w:rsid w:val="006719B0"/>
    <w:rsid w:val="00671B61"/>
    <w:rsid w:val="00671B91"/>
    <w:rsid w:val="00672300"/>
    <w:rsid w:val="00672568"/>
    <w:rsid w:val="00672FF7"/>
    <w:rsid w:val="00673768"/>
    <w:rsid w:val="00674F0F"/>
    <w:rsid w:val="00675163"/>
    <w:rsid w:val="0067668F"/>
    <w:rsid w:val="006768AB"/>
    <w:rsid w:val="0067792E"/>
    <w:rsid w:val="00677BF1"/>
    <w:rsid w:val="00677F22"/>
    <w:rsid w:val="00680316"/>
    <w:rsid w:val="006809E2"/>
    <w:rsid w:val="00680A1E"/>
    <w:rsid w:val="00680E74"/>
    <w:rsid w:val="00681088"/>
    <w:rsid w:val="006813D5"/>
    <w:rsid w:val="00681A44"/>
    <w:rsid w:val="00681AC8"/>
    <w:rsid w:val="00681BE5"/>
    <w:rsid w:val="00682620"/>
    <w:rsid w:val="00683BA3"/>
    <w:rsid w:val="00683F64"/>
    <w:rsid w:val="00683FC5"/>
    <w:rsid w:val="0068404D"/>
    <w:rsid w:val="00684190"/>
    <w:rsid w:val="00684A6A"/>
    <w:rsid w:val="006856FA"/>
    <w:rsid w:val="00686214"/>
    <w:rsid w:val="006864B9"/>
    <w:rsid w:val="00686B08"/>
    <w:rsid w:val="00687AF6"/>
    <w:rsid w:val="00690212"/>
    <w:rsid w:val="006909F9"/>
    <w:rsid w:val="00691240"/>
    <w:rsid w:val="006913B0"/>
    <w:rsid w:val="0069148C"/>
    <w:rsid w:val="00691653"/>
    <w:rsid w:val="00691A08"/>
    <w:rsid w:val="00691D81"/>
    <w:rsid w:val="00691F39"/>
    <w:rsid w:val="00692754"/>
    <w:rsid w:val="00692D8B"/>
    <w:rsid w:val="00693044"/>
    <w:rsid w:val="00693221"/>
    <w:rsid w:val="00693A87"/>
    <w:rsid w:val="00693E58"/>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2BE"/>
    <w:rsid w:val="006A1554"/>
    <w:rsid w:val="006A1697"/>
    <w:rsid w:val="006A17B9"/>
    <w:rsid w:val="006A234D"/>
    <w:rsid w:val="006A35D7"/>
    <w:rsid w:val="006A3B3A"/>
    <w:rsid w:val="006A4BB6"/>
    <w:rsid w:val="006A5E95"/>
    <w:rsid w:val="006A651F"/>
    <w:rsid w:val="006A67C7"/>
    <w:rsid w:val="006A6A49"/>
    <w:rsid w:val="006A6D6E"/>
    <w:rsid w:val="006A76C8"/>
    <w:rsid w:val="006B006E"/>
    <w:rsid w:val="006B0127"/>
    <w:rsid w:val="006B0B87"/>
    <w:rsid w:val="006B100B"/>
    <w:rsid w:val="006B19D7"/>
    <w:rsid w:val="006B25F1"/>
    <w:rsid w:val="006B2946"/>
    <w:rsid w:val="006B2C87"/>
    <w:rsid w:val="006B39E1"/>
    <w:rsid w:val="006B4082"/>
    <w:rsid w:val="006B4114"/>
    <w:rsid w:val="006B5330"/>
    <w:rsid w:val="006B53DA"/>
    <w:rsid w:val="006B59AA"/>
    <w:rsid w:val="006B6B82"/>
    <w:rsid w:val="006B70AF"/>
    <w:rsid w:val="006C01B5"/>
    <w:rsid w:val="006C0897"/>
    <w:rsid w:val="006C251F"/>
    <w:rsid w:val="006C2795"/>
    <w:rsid w:val="006C3289"/>
    <w:rsid w:val="006C38BA"/>
    <w:rsid w:val="006C3A83"/>
    <w:rsid w:val="006C3ACD"/>
    <w:rsid w:val="006C3F22"/>
    <w:rsid w:val="006C55A9"/>
    <w:rsid w:val="006C585F"/>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62F"/>
    <w:rsid w:val="006D496B"/>
    <w:rsid w:val="006D4B5E"/>
    <w:rsid w:val="006D6FD8"/>
    <w:rsid w:val="006D73DC"/>
    <w:rsid w:val="006D768F"/>
    <w:rsid w:val="006D7881"/>
    <w:rsid w:val="006D7F21"/>
    <w:rsid w:val="006E00BD"/>
    <w:rsid w:val="006E04C0"/>
    <w:rsid w:val="006E09F4"/>
    <w:rsid w:val="006E0B3B"/>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4C9"/>
    <w:rsid w:val="006F15C2"/>
    <w:rsid w:val="006F1C75"/>
    <w:rsid w:val="006F2091"/>
    <w:rsid w:val="006F3DEE"/>
    <w:rsid w:val="006F43C5"/>
    <w:rsid w:val="006F462C"/>
    <w:rsid w:val="006F482D"/>
    <w:rsid w:val="006F56CA"/>
    <w:rsid w:val="006F5804"/>
    <w:rsid w:val="006F5CC9"/>
    <w:rsid w:val="0070020C"/>
    <w:rsid w:val="007004CD"/>
    <w:rsid w:val="00700AC5"/>
    <w:rsid w:val="00700D86"/>
    <w:rsid w:val="00701118"/>
    <w:rsid w:val="00701EDA"/>
    <w:rsid w:val="00701FA6"/>
    <w:rsid w:val="0070252D"/>
    <w:rsid w:val="00702C60"/>
    <w:rsid w:val="0070317E"/>
    <w:rsid w:val="00703D47"/>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2CE2"/>
    <w:rsid w:val="007137D4"/>
    <w:rsid w:val="007143E7"/>
    <w:rsid w:val="007147B8"/>
    <w:rsid w:val="00714E1C"/>
    <w:rsid w:val="007152B4"/>
    <w:rsid w:val="0071536C"/>
    <w:rsid w:val="007155CB"/>
    <w:rsid w:val="00715C08"/>
    <w:rsid w:val="00716121"/>
    <w:rsid w:val="0071624D"/>
    <w:rsid w:val="00716FA5"/>
    <w:rsid w:val="00717710"/>
    <w:rsid w:val="00717873"/>
    <w:rsid w:val="00717D37"/>
    <w:rsid w:val="00720152"/>
    <w:rsid w:val="0072075B"/>
    <w:rsid w:val="00720850"/>
    <w:rsid w:val="00720DBB"/>
    <w:rsid w:val="00721225"/>
    <w:rsid w:val="00721607"/>
    <w:rsid w:val="007219F1"/>
    <w:rsid w:val="00721ACA"/>
    <w:rsid w:val="00721EF4"/>
    <w:rsid w:val="00722ECC"/>
    <w:rsid w:val="00722F5C"/>
    <w:rsid w:val="00723022"/>
    <w:rsid w:val="0072325C"/>
    <w:rsid w:val="00723B08"/>
    <w:rsid w:val="00723E3E"/>
    <w:rsid w:val="00724881"/>
    <w:rsid w:val="00725246"/>
    <w:rsid w:val="00725BA7"/>
    <w:rsid w:val="00725C5D"/>
    <w:rsid w:val="00725D39"/>
    <w:rsid w:val="0072664C"/>
    <w:rsid w:val="007270C7"/>
    <w:rsid w:val="0072722E"/>
    <w:rsid w:val="00727E18"/>
    <w:rsid w:val="0073034E"/>
    <w:rsid w:val="0073050A"/>
    <w:rsid w:val="007307E7"/>
    <w:rsid w:val="00730C13"/>
    <w:rsid w:val="00731E5C"/>
    <w:rsid w:val="00732A0F"/>
    <w:rsid w:val="00732E43"/>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36EBB"/>
    <w:rsid w:val="00737C2E"/>
    <w:rsid w:val="007402BB"/>
    <w:rsid w:val="007402E0"/>
    <w:rsid w:val="00741D65"/>
    <w:rsid w:val="00742FD6"/>
    <w:rsid w:val="007441D0"/>
    <w:rsid w:val="00744263"/>
    <w:rsid w:val="00744A94"/>
    <w:rsid w:val="00744AB6"/>
    <w:rsid w:val="00744B8D"/>
    <w:rsid w:val="00745B59"/>
    <w:rsid w:val="007462A8"/>
    <w:rsid w:val="007468B7"/>
    <w:rsid w:val="007469CA"/>
    <w:rsid w:val="00746DB5"/>
    <w:rsid w:val="00747940"/>
    <w:rsid w:val="00747C5F"/>
    <w:rsid w:val="00747F85"/>
    <w:rsid w:val="0075018F"/>
    <w:rsid w:val="00750EE9"/>
    <w:rsid w:val="007510D8"/>
    <w:rsid w:val="007511C0"/>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0B9D"/>
    <w:rsid w:val="0076161B"/>
    <w:rsid w:val="00761A6A"/>
    <w:rsid w:val="00761C1D"/>
    <w:rsid w:val="00762110"/>
    <w:rsid w:val="007630AB"/>
    <w:rsid w:val="00763A36"/>
    <w:rsid w:val="00764C00"/>
    <w:rsid w:val="00764CDF"/>
    <w:rsid w:val="00765479"/>
    <w:rsid w:val="00765544"/>
    <w:rsid w:val="00766869"/>
    <w:rsid w:val="007669D7"/>
    <w:rsid w:val="00766B62"/>
    <w:rsid w:val="00766F02"/>
    <w:rsid w:val="00766F65"/>
    <w:rsid w:val="007673C2"/>
    <w:rsid w:val="00767557"/>
    <w:rsid w:val="00767A99"/>
    <w:rsid w:val="00770536"/>
    <w:rsid w:val="00770608"/>
    <w:rsid w:val="00771483"/>
    <w:rsid w:val="00772415"/>
    <w:rsid w:val="00773381"/>
    <w:rsid w:val="00773A77"/>
    <w:rsid w:val="00773CA1"/>
    <w:rsid w:val="0077473F"/>
    <w:rsid w:val="00775A22"/>
    <w:rsid w:val="00775E6D"/>
    <w:rsid w:val="007762EC"/>
    <w:rsid w:val="007775A4"/>
    <w:rsid w:val="0077796E"/>
    <w:rsid w:val="00777CF5"/>
    <w:rsid w:val="00777E9C"/>
    <w:rsid w:val="00777EBC"/>
    <w:rsid w:val="00780933"/>
    <w:rsid w:val="00780948"/>
    <w:rsid w:val="00781C38"/>
    <w:rsid w:val="00781D0A"/>
    <w:rsid w:val="00781D8A"/>
    <w:rsid w:val="007827AB"/>
    <w:rsid w:val="007837ED"/>
    <w:rsid w:val="00784253"/>
    <w:rsid w:val="007846FB"/>
    <w:rsid w:val="0078482B"/>
    <w:rsid w:val="00784ECB"/>
    <w:rsid w:val="0078589F"/>
    <w:rsid w:val="00785945"/>
    <w:rsid w:val="00787342"/>
    <w:rsid w:val="00787723"/>
    <w:rsid w:val="00791287"/>
    <w:rsid w:val="007918FE"/>
    <w:rsid w:val="00791EA3"/>
    <w:rsid w:val="007926D1"/>
    <w:rsid w:val="0079271D"/>
    <w:rsid w:val="00792721"/>
    <w:rsid w:val="00792BF6"/>
    <w:rsid w:val="00793222"/>
    <w:rsid w:val="0079376A"/>
    <w:rsid w:val="00793EE7"/>
    <w:rsid w:val="00794B4F"/>
    <w:rsid w:val="00795D07"/>
    <w:rsid w:val="00795FA0"/>
    <w:rsid w:val="007961FE"/>
    <w:rsid w:val="0079694A"/>
    <w:rsid w:val="00796A00"/>
    <w:rsid w:val="00796F57"/>
    <w:rsid w:val="00796F71"/>
    <w:rsid w:val="00797021"/>
    <w:rsid w:val="00797A9C"/>
    <w:rsid w:val="007A00E3"/>
    <w:rsid w:val="007A3605"/>
    <w:rsid w:val="007A3DF3"/>
    <w:rsid w:val="007A459C"/>
    <w:rsid w:val="007A5089"/>
    <w:rsid w:val="007A58A7"/>
    <w:rsid w:val="007A5A0D"/>
    <w:rsid w:val="007A5B66"/>
    <w:rsid w:val="007A61A3"/>
    <w:rsid w:val="007A6208"/>
    <w:rsid w:val="007A6311"/>
    <w:rsid w:val="007A7AC4"/>
    <w:rsid w:val="007A7B7C"/>
    <w:rsid w:val="007B0D81"/>
    <w:rsid w:val="007B10EA"/>
    <w:rsid w:val="007B135F"/>
    <w:rsid w:val="007B1A5A"/>
    <w:rsid w:val="007B2EC2"/>
    <w:rsid w:val="007B3041"/>
    <w:rsid w:val="007B3D91"/>
    <w:rsid w:val="007B421A"/>
    <w:rsid w:val="007B582B"/>
    <w:rsid w:val="007B6278"/>
    <w:rsid w:val="007B746F"/>
    <w:rsid w:val="007B74E7"/>
    <w:rsid w:val="007B765F"/>
    <w:rsid w:val="007B7809"/>
    <w:rsid w:val="007C061C"/>
    <w:rsid w:val="007C103D"/>
    <w:rsid w:val="007C1424"/>
    <w:rsid w:val="007C1426"/>
    <w:rsid w:val="007C20BC"/>
    <w:rsid w:val="007C27CC"/>
    <w:rsid w:val="007C2FAD"/>
    <w:rsid w:val="007C35DB"/>
    <w:rsid w:val="007C4D38"/>
    <w:rsid w:val="007C6532"/>
    <w:rsid w:val="007C6575"/>
    <w:rsid w:val="007C65F6"/>
    <w:rsid w:val="007C6D11"/>
    <w:rsid w:val="007C79B6"/>
    <w:rsid w:val="007D0B4E"/>
    <w:rsid w:val="007D106C"/>
    <w:rsid w:val="007D2538"/>
    <w:rsid w:val="007D2F93"/>
    <w:rsid w:val="007D330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60D"/>
    <w:rsid w:val="007E5192"/>
    <w:rsid w:val="007E5B3B"/>
    <w:rsid w:val="007E5CE0"/>
    <w:rsid w:val="007E5DFA"/>
    <w:rsid w:val="007E66AF"/>
    <w:rsid w:val="007E699D"/>
    <w:rsid w:val="007E6D25"/>
    <w:rsid w:val="007E7707"/>
    <w:rsid w:val="007E788D"/>
    <w:rsid w:val="007E7C8D"/>
    <w:rsid w:val="007F0D40"/>
    <w:rsid w:val="007F0F57"/>
    <w:rsid w:val="007F1530"/>
    <w:rsid w:val="007F18B9"/>
    <w:rsid w:val="007F1913"/>
    <w:rsid w:val="007F24A3"/>
    <w:rsid w:val="007F2C1D"/>
    <w:rsid w:val="007F2C83"/>
    <w:rsid w:val="007F3149"/>
    <w:rsid w:val="007F3548"/>
    <w:rsid w:val="007F3DCD"/>
    <w:rsid w:val="007F4045"/>
    <w:rsid w:val="007F490A"/>
    <w:rsid w:val="007F4C59"/>
    <w:rsid w:val="007F4C99"/>
    <w:rsid w:val="007F5BEE"/>
    <w:rsid w:val="007F5C2F"/>
    <w:rsid w:val="007F65F5"/>
    <w:rsid w:val="007F782D"/>
    <w:rsid w:val="007F78EC"/>
    <w:rsid w:val="00800517"/>
    <w:rsid w:val="0080132D"/>
    <w:rsid w:val="00801517"/>
    <w:rsid w:val="008019D1"/>
    <w:rsid w:val="00801ABF"/>
    <w:rsid w:val="00801C68"/>
    <w:rsid w:val="00802AAF"/>
    <w:rsid w:val="00802F60"/>
    <w:rsid w:val="008034C9"/>
    <w:rsid w:val="008038EE"/>
    <w:rsid w:val="00805D13"/>
    <w:rsid w:val="00806ACB"/>
    <w:rsid w:val="008073D4"/>
    <w:rsid w:val="00807407"/>
    <w:rsid w:val="00807EB8"/>
    <w:rsid w:val="00810032"/>
    <w:rsid w:val="00811103"/>
    <w:rsid w:val="0081171D"/>
    <w:rsid w:val="00812260"/>
    <w:rsid w:val="00812D35"/>
    <w:rsid w:val="00813A0E"/>
    <w:rsid w:val="00813A9F"/>
    <w:rsid w:val="00814914"/>
    <w:rsid w:val="00814D14"/>
    <w:rsid w:val="00815169"/>
    <w:rsid w:val="0081644A"/>
    <w:rsid w:val="008165E6"/>
    <w:rsid w:val="00816B66"/>
    <w:rsid w:val="008173C5"/>
    <w:rsid w:val="00817917"/>
    <w:rsid w:val="00817FB5"/>
    <w:rsid w:val="00820222"/>
    <w:rsid w:val="00821193"/>
    <w:rsid w:val="00821A7F"/>
    <w:rsid w:val="0082255A"/>
    <w:rsid w:val="0082300C"/>
    <w:rsid w:val="00823148"/>
    <w:rsid w:val="008234AB"/>
    <w:rsid w:val="008236E9"/>
    <w:rsid w:val="00823878"/>
    <w:rsid w:val="00823FE3"/>
    <w:rsid w:val="0082529B"/>
    <w:rsid w:val="008258C7"/>
    <w:rsid w:val="008309D8"/>
    <w:rsid w:val="00831738"/>
    <w:rsid w:val="008318C4"/>
    <w:rsid w:val="00831D91"/>
    <w:rsid w:val="00832FA7"/>
    <w:rsid w:val="0083389B"/>
    <w:rsid w:val="00834A45"/>
    <w:rsid w:val="00834EC8"/>
    <w:rsid w:val="008350EE"/>
    <w:rsid w:val="00837654"/>
    <w:rsid w:val="00837D23"/>
    <w:rsid w:val="00837DC5"/>
    <w:rsid w:val="00837EBF"/>
    <w:rsid w:val="008402D1"/>
    <w:rsid w:val="008406EE"/>
    <w:rsid w:val="008413CF"/>
    <w:rsid w:val="008416D9"/>
    <w:rsid w:val="0084176D"/>
    <w:rsid w:val="00842B9C"/>
    <w:rsid w:val="00843603"/>
    <w:rsid w:val="0084371F"/>
    <w:rsid w:val="00844899"/>
    <w:rsid w:val="00844B12"/>
    <w:rsid w:val="00845610"/>
    <w:rsid w:val="00845FC5"/>
    <w:rsid w:val="00846EE5"/>
    <w:rsid w:val="00847260"/>
    <w:rsid w:val="0084740B"/>
    <w:rsid w:val="00847E0F"/>
    <w:rsid w:val="00847F80"/>
    <w:rsid w:val="00850ABB"/>
    <w:rsid w:val="00851C1E"/>
    <w:rsid w:val="00851DDA"/>
    <w:rsid w:val="00852C1A"/>
    <w:rsid w:val="0085449A"/>
    <w:rsid w:val="00855618"/>
    <w:rsid w:val="008558DE"/>
    <w:rsid w:val="00855C07"/>
    <w:rsid w:val="00856EB9"/>
    <w:rsid w:val="00856F84"/>
    <w:rsid w:val="008570AD"/>
    <w:rsid w:val="008570B3"/>
    <w:rsid w:val="008575DD"/>
    <w:rsid w:val="00862A49"/>
    <w:rsid w:val="00864AA0"/>
    <w:rsid w:val="00864CF4"/>
    <w:rsid w:val="00864FDB"/>
    <w:rsid w:val="00865458"/>
    <w:rsid w:val="0086551B"/>
    <w:rsid w:val="00865C96"/>
    <w:rsid w:val="00866484"/>
    <w:rsid w:val="00866581"/>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293"/>
    <w:rsid w:val="00880590"/>
    <w:rsid w:val="00880C53"/>
    <w:rsid w:val="008813D1"/>
    <w:rsid w:val="00881AA7"/>
    <w:rsid w:val="00882AB8"/>
    <w:rsid w:val="00883526"/>
    <w:rsid w:val="00883F5C"/>
    <w:rsid w:val="00884507"/>
    <w:rsid w:val="008849C2"/>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19C"/>
    <w:rsid w:val="008A2D6E"/>
    <w:rsid w:val="008A3526"/>
    <w:rsid w:val="008A42F6"/>
    <w:rsid w:val="008A48E5"/>
    <w:rsid w:val="008A5554"/>
    <w:rsid w:val="008A55D6"/>
    <w:rsid w:val="008A5A2D"/>
    <w:rsid w:val="008A5BE6"/>
    <w:rsid w:val="008A686E"/>
    <w:rsid w:val="008A6D32"/>
    <w:rsid w:val="008A7323"/>
    <w:rsid w:val="008A782C"/>
    <w:rsid w:val="008B08C8"/>
    <w:rsid w:val="008B1115"/>
    <w:rsid w:val="008B1915"/>
    <w:rsid w:val="008B27FB"/>
    <w:rsid w:val="008B2823"/>
    <w:rsid w:val="008B28FD"/>
    <w:rsid w:val="008B2E59"/>
    <w:rsid w:val="008B300D"/>
    <w:rsid w:val="008B307D"/>
    <w:rsid w:val="008B3D0A"/>
    <w:rsid w:val="008B4658"/>
    <w:rsid w:val="008B4DAC"/>
    <w:rsid w:val="008B58FD"/>
    <w:rsid w:val="008B60CC"/>
    <w:rsid w:val="008B61D2"/>
    <w:rsid w:val="008B6CB4"/>
    <w:rsid w:val="008B74AF"/>
    <w:rsid w:val="008B7889"/>
    <w:rsid w:val="008B7B31"/>
    <w:rsid w:val="008B7EAD"/>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71E4"/>
    <w:rsid w:val="008C72CD"/>
    <w:rsid w:val="008C779D"/>
    <w:rsid w:val="008C78B0"/>
    <w:rsid w:val="008D062F"/>
    <w:rsid w:val="008D09B1"/>
    <w:rsid w:val="008D10B5"/>
    <w:rsid w:val="008D28D5"/>
    <w:rsid w:val="008D3558"/>
    <w:rsid w:val="008D368D"/>
    <w:rsid w:val="008D3D03"/>
    <w:rsid w:val="008D59D4"/>
    <w:rsid w:val="008D7321"/>
    <w:rsid w:val="008E018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DBE"/>
    <w:rsid w:val="008E4F70"/>
    <w:rsid w:val="008E624A"/>
    <w:rsid w:val="008E6689"/>
    <w:rsid w:val="008E775E"/>
    <w:rsid w:val="008E7BAA"/>
    <w:rsid w:val="008F0188"/>
    <w:rsid w:val="008F02FF"/>
    <w:rsid w:val="008F0C24"/>
    <w:rsid w:val="008F10BB"/>
    <w:rsid w:val="008F10DC"/>
    <w:rsid w:val="008F1845"/>
    <w:rsid w:val="008F20A8"/>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8E5"/>
    <w:rsid w:val="00902F55"/>
    <w:rsid w:val="009032A0"/>
    <w:rsid w:val="009037EE"/>
    <w:rsid w:val="00903CFD"/>
    <w:rsid w:val="0090408A"/>
    <w:rsid w:val="00904120"/>
    <w:rsid w:val="009058D9"/>
    <w:rsid w:val="00905978"/>
    <w:rsid w:val="00906160"/>
    <w:rsid w:val="00907222"/>
    <w:rsid w:val="0090740A"/>
    <w:rsid w:val="00907BDD"/>
    <w:rsid w:val="009103ED"/>
    <w:rsid w:val="009108A7"/>
    <w:rsid w:val="00911298"/>
    <w:rsid w:val="00911BCB"/>
    <w:rsid w:val="009120B7"/>
    <w:rsid w:val="00912F71"/>
    <w:rsid w:val="00913254"/>
    <w:rsid w:val="00913441"/>
    <w:rsid w:val="00914395"/>
    <w:rsid w:val="00914820"/>
    <w:rsid w:val="0091548C"/>
    <w:rsid w:val="00915749"/>
    <w:rsid w:val="00915AD4"/>
    <w:rsid w:val="00916AA2"/>
    <w:rsid w:val="00916BB1"/>
    <w:rsid w:val="00916F7D"/>
    <w:rsid w:val="00920083"/>
    <w:rsid w:val="00920248"/>
    <w:rsid w:val="00920CE3"/>
    <w:rsid w:val="009212F4"/>
    <w:rsid w:val="00921383"/>
    <w:rsid w:val="009218C4"/>
    <w:rsid w:val="00921E9A"/>
    <w:rsid w:val="00922198"/>
    <w:rsid w:val="00922973"/>
    <w:rsid w:val="00923138"/>
    <w:rsid w:val="009232D7"/>
    <w:rsid w:val="009237C3"/>
    <w:rsid w:val="00924FB5"/>
    <w:rsid w:val="00925812"/>
    <w:rsid w:val="0092588B"/>
    <w:rsid w:val="00926640"/>
    <w:rsid w:val="00927869"/>
    <w:rsid w:val="00927D1D"/>
    <w:rsid w:val="00930589"/>
    <w:rsid w:val="0093075B"/>
    <w:rsid w:val="00930F8C"/>
    <w:rsid w:val="009311BD"/>
    <w:rsid w:val="009311D8"/>
    <w:rsid w:val="00931581"/>
    <w:rsid w:val="00931D0F"/>
    <w:rsid w:val="00931E26"/>
    <w:rsid w:val="00932526"/>
    <w:rsid w:val="0093290A"/>
    <w:rsid w:val="009329E2"/>
    <w:rsid w:val="00932DF5"/>
    <w:rsid w:val="00933832"/>
    <w:rsid w:val="00933C8E"/>
    <w:rsid w:val="0093417D"/>
    <w:rsid w:val="00934191"/>
    <w:rsid w:val="00934730"/>
    <w:rsid w:val="0093476F"/>
    <w:rsid w:val="00935536"/>
    <w:rsid w:val="00935852"/>
    <w:rsid w:val="00935C74"/>
    <w:rsid w:val="00936552"/>
    <w:rsid w:val="009368A7"/>
    <w:rsid w:val="00936919"/>
    <w:rsid w:val="00936DEA"/>
    <w:rsid w:val="00937189"/>
    <w:rsid w:val="00937908"/>
    <w:rsid w:val="0093799D"/>
    <w:rsid w:val="00937ABC"/>
    <w:rsid w:val="00940176"/>
    <w:rsid w:val="0094020C"/>
    <w:rsid w:val="0094031B"/>
    <w:rsid w:val="00940D4B"/>
    <w:rsid w:val="00940F22"/>
    <w:rsid w:val="009416CE"/>
    <w:rsid w:val="00941873"/>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0A4"/>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0F21"/>
    <w:rsid w:val="009614D8"/>
    <w:rsid w:val="00961548"/>
    <w:rsid w:val="00961BAD"/>
    <w:rsid w:val="009623F1"/>
    <w:rsid w:val="0096256A"/>
    <w:rsid w:val="00962597"/>
    <w:rsid w:val="00962622"/>
    <w:rsid w:val="00962AFC"/>
    <w:rsid w:val="0096398D"/>
    <w:rsid w:val="00963FD0"/>
    <w:rsid w:val="009646C5"/>
    <w:rsid w:val="009649B8"/>
    <w:rsid w:val="00965095"/>
    <w:rsid w:val="00965D66"/>
    <w:rsid w:val="009662BD"/>
    <w:rsid w:val="009662C5"/>
    <w:rsid w:val="00967602"/>
    <w:rsid w:val="0096794A"/>
    <w:rsid w:val="00967A8E"/>
    <w:rsid w:val="009700A3"/>
    <w:rsid w:val="0097135C"/>
    <w:rsid w:val="00971A00"/>
    <w:rsid w:val="00971A1C"/>
    <w:rsid w:val="00971D00"/>
    <w:rsid w:val="00973139"/>
    <w:rsid w:val="00973550"/>
    <w:rsid w:val="00973D5F"/>
    <w:rsid w:val="00974108"/>
    <w:rsid w:val="00974130"/>
    <w:rsid w:val="00974144"/>
    <w:rsid w:val="00974871"/>
    <w:rsid w:val="00974A56"/>
    <w:rsid w:val="00974A92"/>
    <w:rsid w:val="00974DF1"/>
    <w:rsid w:val="009750BB"/>
    <w:rsid w:val="009750F6"/>
    <w:rsid w:val="00975526"/>
    <w:rsid w:val="00977709"/>
    <w:rsid w:val="009809EC"/>
    <w:rsid w:val="00980A63"/>
    <w:rsid w:val="00980D0B"/>
    <w:rsid w:val="00981077"/>
    <w:rsid w:val="009828EB"/>
    <w:rsid w:val="00982BE8"/>
    <w:rsid w:val="00982DEB"/>
    <w:rsid w:val="00983246"/>
    <w:rsid w:val="00983B02"/>
    <w:rsid w:val="00983C1C"/>
    <w:rsid w:val="00983F69"/>
    <w:rsid w:val="009850F7"/>
    <w:rsid w:val="0098612B"/>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09"/>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3C3"/>
    <w:rsid w:val="009A65D2"/>
    <w:rsid w:val="009A66FC"/>
    <w:rsid w:val="009A683E"/>
    <w:rsid w:val="009A796F"/>
    <w:rsid w:val="009A7A31"/>
    <w:rsid w:val="009A7AA9"/>
    <w:rsid w:val="009B1476"/>
    <w:rsid w:val="009B232A"/>
    <w:rsid w:val="009B28E9"/>
    <w:rsid w:val="009B38BE"/>
    <w:rsid w:val="009B41C8"/>
    <w:rsid w:val="009B4D9D"/>
    <w:rsid w:val="009B6216"/>
    <w:rsid w:val="009B68C5"/>
    <w:rsid w:val="009B6E08"/>
    <w:rsid w:val="009B6EE4"/>
    <w:rsid w:val="009B70A4"/>
    <w:rsid w:val="009B7201"/>
    <w:rsid w:val="009B75A6"/>
    <w:rsid w:val="009B792C"/>
    <w:rsid w:val="009B7BC9"/>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8A"/>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9A2"/>
    <w:rsid w:val="00A06B7F"/>
    <w:rsid w:val="00A10A78"/>
    <w:rsid w:val="00A11BF7"/>
    <w:rsid w:val="00A11DA6"/>
    <w:rsid w:val="00A12FE9"/>
    <w:rsid w:val="00A13604"/>
    <w:rsid w:val="00A138D4"/>
    <w:rsid w:val="00A141FF"/>
    <w:rsid w:val="00A14548"/>
    <w:rsid w:val="00A1470A"/>
    <w:rsid w:val="00A1548C"/>
    <w:rsid w:val="00A15EF0"/>
    <w:rsid w:val="00A166AF"/>
    <w:rsid w:val="00A16B34"/>
    <w:rsid w:val="00A17BCA"/>
    <w:rsid w:val="00A17CFC"/>
    <w:rsid w:val="00A210EB"/>
    <w:rsid w:val="00A214A8"/>
    <w:rsid w:val="00A21944"/>
    <w:rsid w:val="00A21C00"/>
    <w:rsid w:val="00A21CC2"/>
    <w:rsid w:val="00A22AED"/>
    <w:rsid w:val="00A22D11"/>
    <w:rsid w:val="00A22EBC"/>
    <w:rsid w:val="00A243EC"/>
    <w:rsid w:val="00A2495F"/>
    <w:rsid w:val="00A24BE1"/>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1A9F"/>
    <w:rsid w:val="00A420DE"/>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1A91"/>
    <w:rsid w:val="00A525BC"/>
    <w:rsid w:val="00A525C0"/>
    <w:rsid w:val="00A52E03"/>
    <w:rsid w:val="00A53885"/>
    <w:rsid w:val="00A53A61"/>
    <w:rsid w:val="00A54588"/>
    <w:rsid w:val="00A54ABE"/>
    <w:rsid w:val="00A556ED"/>
    <w:rsid w:val="00A55EF5"/>
    <w:rsid w:val="00A55F10"/>
    <w:rsid w:val="00A56311"/>
    <w:rsid w:val="00A56CF1"/>
    <w:rsid w:val="00A5701B"/>
    <w:rsid w:val="00A57478"/>
    <w:rsid w:val="00A578BC"/>
    <w:rsid w:val="00A57B7A"/>
    <w:rsid w:val="00A57DF2"/>
    <w:rsid w:val="00A61246"/>
    <w:rsid w:val="00A612C4"/>
    <w:rsid w:val="00A61428"/>
    <w:rsid w:val="00A61629"/>
    <w:rsid w:val="00A62D94"/>
    <w:rsid w:val="00A637D5"/>
    <w:rsid w:val="00A63C1C"/>
    <w:rsid w:val="00A63ECD"/>
    <w:rsid w:val="00A64A3D"/>
    <w:rsid w:val="00A64E17"/>
    <w:rsid w:val="00A64F3A"/>
    <w:rsid w:val="00A659E6"/>
    <w:rsid w:val="00A65DFE"/>
    <w:rsid w:val="00A661E9"/>
    <w:rsid w:val="00A66397"/>
    <w:rsid w:val="00A663A7"/>
    <w:rsid w:val="00A66A34"/>
    <w:rsid w:val="00A66DBE"/>
    <w:rsid w:val="00A670D8"/>
    <w:rsid w:val="00A67AF5"/>
    <w:rsid w:val="00A70248"/>
    <w:rsid w:val="00A70852"/>
    <w:rsid w:val="00A71760"/>
    <w:rsid w:val="00A7231A"/>
    <w:rsid w:val="00A72570"/>
    <w:rsid w:val="00A72803"/>
    <w:rsid w:val="00A72D76"/>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6E0"/>
    <w:rsid w:val="00A83E09"/>
    <w:rsid w:val="00A84E8A"/>
    <w:rsid w:val="00A852B8"/>
    <w:rsid w:val="00A85462"/>
    <w:rsid w:val="00A85991"/>
    <w:rsid w:val="00A863CF"/>
    <w:rsid w:val="00A87660"/>
    <w:rsid w:val="00A8768F"/>
    <w:rsid w:val="00A87BA4"/>
    <w:rsid w:val="00A90160"/>
    <w:rsid w:val="00A90A55"/>
    <w:rsid w:val="00A90A7A"/>
    <w:rsid w:val="00A9108A"/>
    <w:rsid w:val="00A91BD5"/>
    <w:rsid w:val="00A926FC"/>
    <w:rsid w:val="00A93021"/>
    <w:rsid w:val="00A935FC"/>
    <w:rsid w:val="00A944E6"/>
    <w:rsid w:val="00A9492A"/>
    <w:rsid w:val="00A94E3D"/>
    <w:rsid w:val="00A94FC7"/>
    <w:rsid w:val="00A95900"/>
    <w:rsid w:val="00A96103"/>
    <w:rsid w:val="00A96271"/>
    <w:rsid w:val="00A972FB"/>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4BD"/>
    <w:rsid w:val="00AD070C"/>
    <w:rsid w:val="00AD130E"/>
    <w:rsid w:val="00AD1335"/>
    <w:rsid w:val="00AD1467"/>
    <w:rsid w:val="00AD16AC"/>
    <w:rsid w:val="00AD183C"/>
    <w:rsid w:val="00AD1C91"/>
    <w:rsid w:val="00AD1E75"/>
    <w:rsid w:val="00AD1F5B"/>
    <w:rsid w:val="00AD2769"/>
    <w:rsid w:val="00AD35D7"/>
    <w:rsid w:val="00AD4A66"/>
    <w:rsid w:val="00AD4AD3"/>
    <w:rsid w:val="00AD4F72"/>
    <w:rsid w:val="00AD68D0"/>
    <w:rsid w:val="00AD6D67"/>
    <w:rsid w:val="00AD742F"/>
    <w:rsid w:val="00AD74E4"/>
    <w:rsid w:val="00AD7D3F"/>
    <w:rsid w:val="00AE0212"/>
    <w:rsid w:val="00AE0710"/>
    <w:rsid w:val="00AE1A04"/>
    <w:rsid w:val="00AE1B78"/>
    <w:rsid w:val="00AE1CC4"/>
    <w:rsid w:val="00AE1E0A"/>
    <w:rsid w:val="00AE2351"/>
    <w:rsid w:val="00AE2C0C"/>
    <w:rsid w:val="00AE2D53"/>
    <w:rsid w:val="00AE3704"/>
    <w:rsid w:val="00AE41B3"/>
    <w:rsid w:val="00AE4283"/>
    <w:rsid w:val="00AE4596"/>
    <w:rsid w:val="00AE45F2"/>
    <w:rsid w:val="00AE4BEC"/>
    <w:rsid w:val="00AE527A"/>
    <w:rsid w:val="00AE5944"/>
    <w:rsid w:val="00AE6CCE"/>
    <w:rsid w:val="00AE7800"/>
    <w:rsid w:val="00AE7A07"/>
    <w:rsid w:val="00AF003B"/>
    <w:rsid w:val="00AF0138"/>
    <w:rsid w:val="00AF0704"/>
    <w:rsid w:val="00AF0C2F"/>
    <w:rsid w:val="00AF0ED6"/>
    <w:rsid w:val="00AF1228"/>
    <w:rsid w:val="00AF135E"/>
    <w:rsid w:val="00AF1905"/>
    <w:rsid w:val="00AF1C5F"/>
    <w:rsid w:val="00AF292B"/>
    <w:rsid w:val="00AF2BB4"/>
    <w:rsid w:val="00AF3839"/>
    <w:rsid w:val="00AF4183"/>
    <w:rsid w:val="00AF4AA6"/>
    <w:rsid w:val="00AF4DCB"/>
    <w:rsid w:val="00AF4F7F"/>
    <w:rsid w:val="00AF7182"/>
    <w:rsid w:val="00AF780F"/>
    <w:rsid w:val="00AF7B46"/>
    <w:rsid w:val="00B01102"/>
    <w:rsid w:val="00B01599"/>
    <w:rsid w:val="00B0233B"/>
    <w:rsid w:val="00B025C8"/>
    <w:rsid w:val="00B025FC"/>
    <w:rsid w:val="00B0272A"/>
    <w:rsid w:val="00B030F8"/>
    <w:rsid w:val="00B05A41"/>
    <w:rsid w:val="00B05F53"/>
    <w:rsid w:val="00B065BA"/>
    <w:rsid w:val="00B07372"/>
    <w:rsid w:val="00B0792E"/>
    <w:rsid w:val="00B10496"/>
    <w:rsid w:val="00B107A2"/>
    <w:rsid w:val="00B10AFD"/>
    <w:rsid w:val="00B110E8"/>
    <w:rsid w:val="00B118A0"/>
    <w:rsid w:val="00B118A3"/>
    <w:rsid w:val="00B12707"/>
    <w:rsid w:val="00B12EAA"/>
    <w:rsid w:val="00B14093"/>
    <w:rsid w:val="00B1429A"/>
    <w:rsid w:val="00B144DD"/>
    <w:rsid w:val="00B14F4A"/>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5992"/>
    <w:rsid w:val="00B26A0B"/>
    <w:rsid w:val="00B273E1"/>
    <w:rsid w:val="00B27778"/>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37836"/>
    <w:rsid w:val="00B40357"/>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47F6E"/>
    <w:rsid w:val="00B510E1"/>
    <w:rsid w:val="00B51C75"/>
    <w:rsid w:val="00B52171"/>
    <w:rsid w:val="00B530F8"/>
    <w:rsid w:val="00B5316D"/>
    <w:rsid w:val="00B53DE2"/>
    <w:rsid w:val="00B53F7B"/>
    <w:rsid w:val="00B544C9"/>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50C"/>
    <w:rsid w:val="00B63FA8"/>
    <w:rsid w:val="00B6417B"/>
    <w:rsid w:val="00B64781"/>
    <w:rsid w:val="00B64A70"/>
    <w:rsid w:val="00B64F07"/>
    <w:rsid w:val="00B6523A"/>
    <w:rsid w:val="00B656B4"/>
    <w:rsid w:val="00B65D53"/>
    <w:rsid w:val="00B66635"/>
    <w:rsid w:val="00B66C51"/>
    <w:rsid w:val="00B66E58"/>
    <w:rsid w:val="00B678F8"/>
    <w:rsid w:val="00B6792F"/>
    <w:rsid w:val="00B7023B"/>
    <w:rsid w:val="00B70AF3"/>
    <w:rsid w:val="00B7126F"/>
    <w:rsid w:val="00B7154D"/>
    <w:rsid w:val="00B71BA9"/>
    <w:rsid w:val="00B72222"/>
    <w:rsid w:val="00B72C1E"/>
    <w:rsid w:val="00B72F75"/>
    <w:rsid w:val="00B738E5"/>
    <w:rsid w:val="00B74283"/>
    <w:rsid w:val="00B74D6F"/>
    <w:rsid w:val="00B755A7"/>
    <w:rsid w:val="00B76A54"/>
    <w:rsid w:val="00B77031"/>
    <w:rsid w:val="00B7715A"/>
    <w:rsid w:val="00B773E0"/>
    <w:rsid w:val="00B77FF1"/>
    <w:rsid w:val="00B80185"/>
    <w:rsid w:val="00B80831"/>
    <w:rsid w:val="00B81443"/>
    <w:rsid w:val="00B82B42"/>
    <w:rsid w:val="00B832C7"/>
    <w:rsid w:val="00B8422D"/>
    <w:rsid w:val="00B84608"/>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318D"/>
    <w:rsid w:val="00B943E7"/>
    <w:rsid w:val="00B94540"/>
    <w:rsid w:val="00B94648"/>
    <w:rsid w:val="00B94759"/>
    <w:rsid w:val="00B94B48"/>
    <w:rsid w:val="00B95648"/>
    <w:rsid w:val="00B9572F"/>
    <w:rsid w:val="00B96390"/>
    <w:rsid w:val="00B96F54"/>
    <w:rsid w:val="00BA0177"/>
    <w:rsid w:val="00BA093E"/>
    <w:rsid w:val="00BA11FF"/>
    <w:rsid w:val="00BA19E9"/>
    <w:rsid w:val="00BA1EC0"/>
    <w:rsid w:val="00BA222B"/>
    <w:rsid w:val="00BA2FA9"/>
    <w:rsid w:val="00BA353D"/>
    <w:rsid w:val="00BA3BF6"/>
    <w:rsid w:val="00BA43C9"/>
    <w:rsid w:val="00BA5497"/>
    <w:rsid w:val="00BA56E5"/>
    <w:rsid w:val="00BA5DD4"/>
    <w:rsid w:val="00BA6CB8"/>
    <w:rsid w:val="00BA7109"/>
    <w:rsid w:val="00BA7296"/>
    <w:rsid w:val="00BA7B14"/>
    <w:rsid w:val="00BB0964"/>
    <w:rsid w:val="00BB1201"/>
    <w:rsid w:val="00BB1279"/>
    <w:rsid w:val="00BB1454"/>
    <w:rsid w:val="00BB174B"/>
    <w:rsid w:val="00BB1DCF"/>
    <w:rsid w:val="00BB1F99"/>
    <w:rsid w:val="00BB1FA1"/>
    <w:rsid w:val="00BB2058"/>
    <w:rsid w:val="00BB25BA"/>
    <w:rsid w:val="00BB38C6"/>
    <w:rsid w:val="00BB3A86"/>
    <w:rsid w:val="00BB3B65"/>
    <w:rsid w:val="00BB3D0A"/>
    <w:rsid w:val="00BB407A"/>
    <w:rsid w:val="00BB4ED6"/>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A1F"/>
    <w:rsid w:val="00BC5D48"/>
    <w:rsid w:val="00BC5FC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086"/>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4CD9"/>
    <w:rsid w:val="00BF5100"/>
    <w:rsid w:val="00BF574E"/>
    <w:rsid w:val="00BF57BD"/>
    <w:rsid w:val="00BF678F"/>
    <w:rsid w:val="00BF6FBD"/>
    <w:rsid w:val="00BF74FB"/>
    <w:rsid w:val="00BF76D0"/>
    <w:rsid w:val="00BF7793"/>
    <w:rsid w:val="00BF7EC0"/>
    <w:rsid w:val="00C00037"/>
    <w:rsid w:val="00C00795"/>
    <w:rsid w:val="00C00EAF"/>
    <w:rsid w:val="00C01477"/>
    <w:rsid w:val="00C017EE"/>
    <w:rsid w:val="00C02030"/>
    <w:rsid w:val="00C0255C"/>
    <w:rsid w:val="00C02AB1"/>
    <w:rsid w:val="00C036E7"/>
    <w:rsid w:val="00C03879"/>
    <w:rsid w:val="00C03ED8"/>
    <w:rsid w:val="00C04741"/>
    <w:rsid w:val="00C04BF3"/>
    <w:rsid w:val="00C04D6E"/>
    <w:rsid w:val="00C053E6"/>
    <w:rsid w:val="00C05EF0"/>
    <w:rsid w:val="00C06D7A"/>
    <w:rsid w:val="00C07487"/>
    <w:rsid w:val="00C0753B"/>
    <w:rsid w:val="00C100B0"/>
    <w:rsid w:val="00C1050D"/>
    <w:rsid w:val="00C10D6C"/>
    <w:rsid w:val="00C10E89"/>
    <w:rsid w:val="00C113A9"/>
    <w:rsid w:val="00C115B1"/>
    <w:rsid w:val="00C115FA"/>
    <w:rsid w:val="00C1181E"/>
    <w:rsid w:val="00C1270A"/>
    <w:rsid w:val="00C13BC9"/>
    <w:rsid w:val="00C143A4"/>
    <w:rsid w:val="00C14A1E"/>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88"/>
    <w:rsid w:val="00C242CE"/>
    <w:rsid w:val="00C24A7B"/>
    <w:rsid w:val="00C24F65"/>
    <w:rsid w:val="00C25BB9"/>
    <w:rsid w:val="00C25DFD"/>
    <w:rsid w:val="00C25F29"/>
    <w:rsid w:val="00C25F9B"/>
    <w:rsid w:val="00C25FE3"/>
    <w:rsid w:val="00C26B2C"/>
    <w:rsid w:val="00C26E45"/>
    <w:rsid w:val="00C27443"/>
    <w:rsid w:val="00C27DA1"/>
    <w:rsid w:val="00C30479"/>
    <w:rsid w:val="00C30572"/>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65D6"/>
    <w:rsid w:val="00C36C03"/>
    <w:rsid w:val="00C3710C"/>
    <w:rsid w:val="00C37C8D"/>
    <w:rsid w:val="00C40399"/>
    <w:rsid w:val="00C40A15"/>
    <w:rsid w:val="00C41CCB"/>
    <w:rsid w:val="00C41CF7"/>
    <w:rsid w:val="00C41D5F"/>
    <w:rsid w:val="00C42079"/>
    <w:rsid w:val="00C4287C"/>
    <w:rsid w:val="00C43F3E"/>
    <w:rsid w:val="00C44086"/>
    <w:rsid w:val="00C44A89"/>
    <w:rsid w:val="00C44C38"/>
    <w:rsid w:val="00C44E8B"/>
    <w:rsid w:val="00C45388"/>
    <w:rsid w:val="00C464FA"/>
    <w:rsid w:val="00C46A24"/>
    <w:rsid w:val="00C46C6B"/>
    <w:rsid w:val="00C46C94"/>
    <w:rsid w:val="00C46E0A"/>
    <w:rsid w:val="00C471FC"/>
    <w:rsid w:val="00C4776A"/>
    <w:rsid w:val="00C47D5F"/>
    <w:rsid w:val="00C503C8"/>
    <w:rsid w:val="00C5074C"/>
    <w:rsid w:val="00C50D0E"/>
    <w:rsid w:val="00C518DB"/>
    <w:rsid w:val="00C51975"/>
    <w:rsid w:val="00C52090"/>
    <w:rsid w:val="00C52912"/>
    <w:rsid w:val="00C52CE4"/>
    <w:rsid w:val="00C539AF"/>
    <w:rsid w:val="00C53C7B"/>
    <w:rsid w:val="00C5451D"/>
    <w:rsid w:val="00C546B1"/>
    <w:rsid w:val="00C54855"/>
    <w:rsid w:val="00C548AF"/>
    <w:rsid w:val="00C5571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C3C"/>
    <w:rsid w:val="00C721FF"/>
    <w:rsid w:val="00C72D48"/>
    <w:rsid w:val="00C74441"/>
    <w:rsid w:val="00C7483D"/>
    <w:rsid w:val="00C75ED1"/>
    <w:rsid w:val="00C76B62"/>
    <w:rsid w:val="00C77B24"/>
    <w:rsid w:val="00C77DD7"/>
    <w:rsid w:val="00C81022"/>
    <w:rsid w:val="00C82019"/>
    <w:rsid w:val="00C82096"/>
    <w:rsid w:val="00C83434"/>
    <w:rsid w:val="00C834E2"/>
    <w:rsid w:val="00C83AB6"/>
    <w:rsid w:val="00C83AD3"/>
    <w:rsid w:val="00C83E32"/>
    <w:rsid w:val="00C8418C"/>
    <w:rsid w:val="00C84389"/>
    <w:rsid w:val="00C84959"/>
    <w:rsid w:val="00C84975"/>
    <w:rsid w:val="00C84C47"/>
    <w:rsid w:val="00C84CB8"/>
    <w:rsid w:val="00C84FFC"/>
    <w:rsid w:val="00C8564E"/>
    <w:rsid w:val="00C85DFC"/>
    <w:rsid w:val="00C85F64"/>
    <w:rsid w:val="00C860B4"/>
    <w:rsid w:val="00C86294"/>
    <w:rsid w:val="00C8652B"/>
    <w:rsid w:val="00C86D0B"/>
    <w:rsid w:val="00C86D40"/>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024"/>
    <w:rsid w:val="00C96CDD"/>
    <w:rsid w:val="00C96F62"/>
    <w:rsid w:val="00C96FD8"/>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44F8"/>
    <w:rsid w:val="00CA48F5"/>
    <w:rsid w:val="00CA5157"/>
    <w:rsid w:val="00CA5F44"/>
    <w:rsid w:val="00CA699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387A"/>
    <w:rsid w:val="00CC3A3B"/>
    <w:rsid w:val="00CC4DFA"/>
    <w:rsid w:val="00CC5585"/>
    <w:rsid w:val="00CC55DB"/>
    <w:rsid w:val="00CC5681"/>
    <w:rsid w:val="00CC56A3"/>
    <w:rsid w:val="00CC5C54"/>
    <w:rsid w:val="00CC61D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2EA"/>
    <w:rsid w:val="00CD7B6F"/>
    <w:rsid w:val="00CE0441"/>
    <w:rsid w:val="00CE0A41"/>
    <w:rsid w:val="00CE0A68"/>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35E"/>
    <w:rsid w:val="00CF36E4"/>
    <w:rsid w:val="00CF40A8"/>
    <w:rsid w:val="00CF4B65"/>
    <w:rsid w:val="00CF52EE"/>
    <w:rsid w:val="00CF544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0754D"/>
    <w:rsid w:val="00D10254"/>
    <w:rsid w:val="00D11DD7"/>
    <w:rsid w:val="00D11E1F"/>
    <w:rsid w:val="00D123C5"/>
    <w:rsid w:val="00D12821"/>
    <w:rsid w:val="00D12CDE"/>
    <w:rsid w:val="00D130A0"/>
    <w:rsid w:val="00D131E9"/>
    <w:rsid w:val="00D1381A"/>
    <w:rsid w:val="00D13E29"/>
    <w:rsid w:val="00D13FA3"/>
    <w:rsid w:val="00D14833"/>
    <w:rsid w:val="00D14E95"/>
    <w:rsid w:val="00D14EAC"/>
    <w:rsid w:val="00D14F91"/>
    <w:rsid w:val="00D154AA"/>
    <w:rsid w:val="00D15AB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0EE"/>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0F6"/>
    <w:rsid w:val="00D57576"/>
    <w:rsid w:val="00D575FF"/>
    <w:rsid w:val="00D60BC9"/>
    <w:rsid w:val="00D61086"/>
    <w:rsid w:val="00D61A36"/>
    <w:rsid w:val="00D61A70"/>
    <w:rsid w:val="00D61B66"/>
    <w:rsid w:val="00D61CF8"/>
    <w:rsid w:val="00D61ECF"/>
    <w:rsid w:val="00D62102"/>
    <w:rsid w:val="00D6216C"/>
    <w:rsid w:val="00D622CE"/>
    <w:rsid w:val="00D62827"/>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CEF"/>
    <w:rsid w:val="00D66E99"/>
    <w:rsid w:val="00D67060"/>
    <w:rsid w:val="00D716B9"/>
    <w:rsid w:val="00D71FB7"/>
    <w:rsid w:val="00D73A45"/>
    <w:rsid w:val="00D73AD5"/>
    <w:rsid w:val="00D7401C"/>
    <w:rsid w:val="00D740D4"/>
    <w:rsid w:val="00D7432C"/>
    <w:rsid w:val="00D74DEF"/>
    <w:rsid w:val="00D757B4"/>
    <w:rsid w:val="00D75896"/>
    <w:rsid w:val="00D759FF"/>
    <w:rsid w:val="00D75A92"/>
    <w:rsid w:val="00D75E33"/>
    <w:rsid w:val="00D76A86"/>
    <w:rsid w:val="00D76C6E"/>
    <w:rsid w:val="00D77613"/>
    <w:rsid w:val="00D77880"/>
    <w:rsid w:val="00D77D07"/>
    <w:rsid w:val="00D77D48"/>
    <w:rsid w:val="00D8006F"/>
    <w:rsid w:val="00D80681"/>
    <w:rsid w:val="00D8092D"/>
    <w:rsid w:val="00D80C1E"/>
    <w:rsid w:val="00D8296C"/>
    <w:rsid w:val="00D82ABD"/>
    <w:rsid w:val="00D82FB9"/>
    <w:rsid w:val="00D83E58"/>
    <w:rsid w:val="00D8410F"/>
    <w:rsid w:val="00D84EA6"/>
    <w:rsid w:val="00D84EDE"/>
    <w:rsid w:val="00D859BE"/>
    <w:rsid w:val="00D85B56"/>
    <w:rsid w:val="00D862E5"/>
    <w:rsid w:val="00D86705"/>
    <w:rsid w:val="00D86D85"/>
    <w:rsid w:val="00D86FD2"/>
    <w:rsid w:val="00D90055"/>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0D37"/>
    <w:rsid w:val="00DB1396"/>
    <w:rsid w:val="00DB1BA4"/>
    <w:rsid w:val="00DB2012"/>
    <w:rsid w:val="00DB26EE"/>
    <w:rsid w:val="00DB2C88"/>
    <w:rsid w:val="00DB360D"/>
    <w:rsid w:val="00DB388D"/>
    <w:rsid w:val="00DB3EED"/>
    <w:rsid w:val="00DB423F"/>
    <w:rsid w:val="00DB48F9"/>
    <w:rsid w:val="00DB4E89"/>
    <w:rsid w:val="00DB6461"/>
    <w:rsid w:val="00DB70B7"/>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10B"/>
    <w:rsid w:val="00DC5561"/>
    <w:rsid w:val="00DC5C2B"/>
    <w:rsid w:val="00DC5F2C"/>
    <w:rsid w:val="00DC6443"/>
    <w:rsid w:val="00DC7347"/>
    <w:rsid w:val="00DC7941"/>
    <w:rsid w:val="00DC7A89"/>
    <w:rsid w:val="00DC7D87"/>
    <w:rsid w:val="00DC7D8A"/>
    <w:rsid w:val="00DC7E25"/>
    <w:rsid w:val="00DD00EF"/>
    <w:rsid w:val="00DD04C7"/>
    <w:rsid w:val="00DD1828"/>
    <w:rsid w:val="00DD1C9C"/>
    <w:rsid w:val="00DD33FC"/>
    <w:rsid w:val="00DD45EE"/>
    <w:rsid w:val="00DD4B7B"/>
    <w:rsid w:val="00DD5184"/>
    <w:rsid w:val="00DD5421"/>
    <w:rsid w:val="00DD571C"/>
    <w:rsid w:val="00DD5FEB"/>
    <w:rsid w:val="00DD6211"/>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1D"/>
    <w:rsid w:val="00DF4EB3"/>
    <w:rsid w:val="00DF5863"/>
    <w:rsid w:val="00DF5E25"/>
    <w:rsid w:val="00DF6193"/>
    <w:rsid w:val="00DF648A"/>
    <w:rsid w:val="00DF6EBC"/>
    <w:rsid w:val="00DF72B1"/>
    <w:rsid w:val="00DF733A"/>
    <w:rsid w:val="00DF73C6"/>
    <w:rsid w:val="00E0008C"/>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1E38"/>
    <w:rsid w:val="00E123CE"/>
    <w:rsid w:val="00E1282E"/>
    <w:rsid w:val="00E12ADB"/>
    <w:rsid w:val="00E12D6D"/>
    <w:rsid w:val="00E13C5C"/>
    <w:rsid w:val="00E13C8B"/>
    <w:rsid w:val="00E1430E"/>
    <w:rsid w:val="00E14E3C"/>
    <w:rsid w:val="00E14F90"/>
    <w:rsid w:val="00E15BC1"/>
    <w:rsid w:val="00E15F2C"/>
    <w:rsid w:val="00E15FA5"/>
    <w:rsid w:val="00E163E2"/>
    <w:rsid w:val="00E1661C"/>
    <w:rsid w:val="00E17140"/>
    <w:rsid w:val="00E20A77"/>
    <w:rsid w:val="00E215CE"/>
    <w:rsid w:val="00E21D3C"/>
    <w:rsid w:val="00E2204A"/>
    <w:rsid w:val="00E222E2"/>
    <w:rsid w:val="00E22B16"/>
    <w:rsid w:val="00E22F72"/>
    <w:rsid w:val="00E23BD2"/>
    <w:rsid w:val="00E23C99"/>
    <w:rsid w:val="00E23E26"/>
    <w:rsid w:val="00E24397"/>
    <w:rsid w:val="00E244DB"/>
    <w:rsid w:val="00E24CEB"/>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343"/>
    <w:rsid w:val="00E42848"/>
    <w:rsid w:val="00E43418"/>
    <w:rsid w:val="00E434B7"/>
    <w:rsid w:val="00E43572"/>
    <w:rsid w:val="00E43700"/>
    <w:rsid w:val="00E43EAB"/>
    <w:rsid w:val="00E4418A"/>
    <w:rsid w:val="00E441AC"/>
    <w:rsid w:val="00E449A3"/>
    <w:rsid w:val="00E44A20"/>
    <w:rsid w:val="00E45512"/>
    <w:rsid w:val="00E46BB9"/>
    <w:rsid w:val="00E46F7F"/>
    <w:rsid w:val="00E46FE8"/>
    <w:rsid w:val="00E47A2B"/>
    <w:rsid w:val="00E47B45"/>
    <w:rsid w:val="00E47D65"/>
    <w:rsid w:val="00E47EEE"/>
    <w:rsid w:val="00E5012B"/>
    <w:rsid w:val="00E503C3"/>
    <w:rsid w:val="00E50B73"/>
    <w:rsid w:val="00E5167E"/>
    <w:rsid w:val="00E51AFD"/>
    <w:rsid w:val="00E524E1"/>
    <w:rsid w:val="00E527DE"/>
    <w:rsid w:val="00E52EAF"/>
    <w:rsid w:val="00E535A6"/>
    <w:rsid w:val="00E53ABC"/>
    <w:rsid w:val="00E5414F"/>
    <w:rsid w:val="00E5461E"/>
    <w:rsid w:val="00E56BEF"/>
    <w:rsid w:val="00E56CD8"/>
    <w:rsid w:val="00E56DEE"/>
    <w:rsid w:val="00E56F9C"/>
    <w:rsid w:val="00E5704C"/>
    <w:rsid w:val="00E572A7"/>
    <w:rsid w:val="00E57D8F"/>
    <w:rsid w:val="00E60C08"/>
    <w:rsid w:val="00E60D73"/>
    <w:rsid w:val="00E61F3F"/>
    <w:rsid w:val="00E62717"/>
    <w:rsid w:val="00E63024"/>
    <w:rsid w:val="00E6366D"/>
    <w:rsid w:val="00E636B7"/>
    <w:rsid w:val="00E637B5"/>
    <w:rsid w:val="00E64C8C"/>
    <w:rsid w:val="00E64F47"/>
    <w:rsid w:val="00E6526F"/>
    <w:rsid w:val="00E6595B"/>
    <w:rsid w:val="00E65D5D"/>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455"/>
    <w:rsid w:val="00E80FDB"/>
    <w:rsid w:val="00E81F94"/>
    <w:rsid w:val="00E8269D"/>
    <w:rsid w:val="00E82C37"/>
    <w:rsid w:val="00E83537"/>
    <w:rsid w:val="00E83802"/>
    <w:rsid w:val="00E838D4"/>
    <w:rsid w:val="00E8394E"/>
    <w:rsid w:val="00E83FB9"/>
    <w:rsid w:val="00E84202"/>
    <w:rsid w:val="00E84677"/>
    <w:rsid w:val="00E847EF"/>
    <w:rsid w:val="00E8483A"/>
    <w:rsid w:val="00E84A02"/>
    <w:rsid w:val="00E8563F"/>
    <w:rsid w:val="00E85E34"/>
    <w:rsid w:val="00E86132"/>
    <w:rsid w:val="00E86164"/>
    <w:rsid w:val="00E861D4"/>
    <w:rsid w:val="00E86654"/>
    <w:rsid w:val="00E867D3"/>
    <w:rsid w:val="00E86A18"/>
    <w:rsid w:val="00E86A95"/>
    <w:rsid w:val="00E86CD5"/>
    <w:rsid w:val="00E86DAD"/>
    <w:rsid w:val="00E874D5"/>
    <w:rsid w:val="00E87603"/>
    <w:rsid w:val="00E87831"/>
    <w:rsid w:val="00E90706"/>
    <w:rsid w:val="00E9135F"/>
    <w:rsid w:val="00E9167B"/>
    <w:rsid w:val="00E91862"/>
    <w:rsid w:val="00E919BF"/>
    <w:rsid w:val="00E91F2F"/>
    <w:rsid w:val="00E9260F"/>
    <w:rsid w:val="00E926B0"/>
    <w:rsid w:val="00E938F2"/>
    <w:rsid w:val="00E93D46"/>
    <w:rsid w:val="00E945AF"/>
    <w:rsid w:val="00E948D6"/>
    <w:rsid w:val="00E95182"/>
    <w:rsid w:val="00E95392"/>
    <w:rsid w:val="00E960AC"/>
    <w:rsid w:val="00E96C7E"/>
    <w:rsid w:val="00EA005E"/>
    <w:rsid w:val="00EA0F33"/>
    <w:rsid w:val="00EA1858"/>
    <w:rsid w:val="00EA1EBD"/>
    <w:rsid w:val="00EA20CE"/>
    <w:rsid w:val="00EA21CB"/>
    <w:rsid w:val="00EA2624"/>
    <w:rsid w:val="00EA27F0"/>
    <w:rsid w:val="00EA28DF"/>
    <w:rsid w:val="00EA2B5A"/>
    <w:rsid w:val="00EA365B"/>
    <w:rsid w:val="00EA3C1E"/>
    <w:rsid w:val="00EA62FC"/>
    <w:rsid w:val="00EA6B83"/>
    <w:rsid w:val="00EA73E8"/>
    <w:rsid w:val="00EA784E"/>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C7CC6"/>
    <w:rsid w:val="00EC7E43"/>
    <w:rsid w:val="00ED0DFE"/>
    <w:rsid w:val="00ED16A3"/>
    <w:rsid w:val="00ED19F1"/>
    <w:rsid w:val="00ED1BE7"/>
    <w:rsid w:val="00ED1E4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272C"/>
    <w:rsid w:val="00EE3A79"/>
    <w:rsid w:val="00EE439E"/>
    <w:rsid w:val="00EE475B"/>
    <w:rsid w:val="00EE4941"/>
    <w:rsid w:val="00EE522C"/>
    <w:rsid w:val="00EE5EBA"/>
    <w:rsid w:val="00EE6080"/>
    <w:rsid w:val="00EE62A9"/>
    <w:rsid w:val="00EF08A5"/>
    <w:rsid w:val="00EF2A08"/>
    <w:rsid w:val="00EF38D6"/>
    <w:rsid w:val="00EF3D5B"/>
    <w:rsid w:val="00EF51A6"/>
    <w:rsid w:val="00EF5915"/>
    <w:rsid w:val="00EF5D11"/>
    <w:rsid w:val="00EF7A63"/>
    <w:rsid w:val="00F0054D"/>
    <w:rsid w:val="00F00E1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60"/>
    <w:rsid w:val="00F05E19"/>
    <w:rsid w:val="00F0631F"/>
    <w:rsid w:val="00F065F6"/>
    <w:rsid w:val="00F1085E"/>
    <w:rsid w:val="00F10DC5"/>
    <w:rsid w:val="00F11008"/>
    <w:rsid w:val="00F11B05"/>
    <w:rsid w:val="00F11CED"/>
    <w:rsid w:val="00F11EAB"/>
    <w:rsid w:val="00F121ED"/>
    <w:rsid w:val="00F12253"/>
    <w:rsid w:val="00F12864"/>
    <w:rsid w:val="00F12CA7"/>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735"/>
    <w:rsid w:val="00F238EB"/>
    <w:rsid w:val="00F24C94"/>
    <w:rsid w:val="00F24FD2"/>
    <w:rsid w:val="00F2565D"/>
    <w:rsid w:val="00F25B88"/>
    <w:rsid w:val="00F2625F"/>
    <w:rsid w:val="00F2641A"/>
    <w:rsid w:val="00F26EB5"/>
    <w:rsid w:val="00F272E9"/>
    <w:rsid w:val="00F27321"/>
    <w:rsid w:val="00F273D3"/>
    <w:rsid w:val="00F303F9"/>
    <w:rsid w:val="00F30BCC"/>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A60"/>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65"/>
    <w:rsid w:val="00F45A93"/>
    <w:rsid w:val="00F46BDB"/>
    <w:rsid w:val="00F477F8"/>
    <w:rsid w:val="00F479D9"/>
    <w:rsid w:val="00F47F20"/>
    <w:rsid w:val="00F504E6"/>
    <w:rsid w:val="00F50AC7"/>
    <w:rsid w:val="00F510BA"/>
    <w:rsid w:val="00F51B59"/>
    <w:rsid w:val="00F5221B"/>
    <w:rsid w:val="00F525CA"/>
    <w:rsid w:val="00F52AB3"/>
    <w:rsid w:val="00F530BE"/>
    <w:rsid w:val="00F539F6"/>
    <w:rsid w:val="00F53A44"/>
    <w:rsid w:val="00F53C15"/>
    <w:rsid w:val="00F540EC"/>
    <w:rsid w:val="00F54583"/>
    <w:rsid w:val="00F54871"/>
    <w:rsid w:val="00F55060"/>
    <w:rsid w:val="00F553C4"/>
    <w:rsid w:val="00F5598A"/>
    <w:rsid w:val="00F55CDE"/>
    <w:rsid w:val="00F56079"/>
    <w:rsid w:val="00F56B7E"/>
    <w:rsid w:val="00F5776C"/>
    <w:rsid w:val="00F5777E"/>
    <w:rsid w:val="00F577E8"/>
    <w:rsid w:val="00F57BB0"/>
    <w:rsid w:val="00F57DA3"/>
    <w:rsid w:val="00F60535"/>
    <w:rsid w:val="00F6090A"/>
    <w:rsid w:val="00F60998"/>
    <w:rsid w:val="00F60B37"/>
    <w:rsid w:val="00F61B1D"/>
    <w:rsid w:val="00F61DE9"/>
    <w:rsid w:val="00F624D4"/>
    <w:rsid w:val="00F63625"/>
    <w:rsid w:val="00F6385C"/>
    <w:rsid w:val="00F63A98"/>
    <w:rsid w:val="00F63DB8"/>
    <w:rsid w:val="00F6469E"/>
    <w:rsid w:val="00F64730"/>
    <w:rsid w:val="00F64C6F"/>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518"/>
    <w:rsid w:val="00F777DB"/>
    <w:rsid w:val="00F7789D"/>
    <w:rsid w:val="00F77AC9"/>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407"/>
    <w:rsid w:val="00FA4516"/>
    <w:rsid w:val="00FA45C9"/>
    <w:rsid w:val="00FA48D8"/>
    <w:rsid w:val="00FA4F79"/>
    <w:rsid w:val="00FA5ADF"/>
    <w:rsid w:val="00FA647D"/>
    <w:rsid w:val="00FA659B"/>
    <w:rsid w:val="00FA6B17"/>
    <w:rsid w:val="00FA6FE9"/>
    <w:rsid w:val="00FB02E2"/>
    <w:rsid w:val="00FB16C7"/>
    <w:rsid w:val="00FB1B50"/>
    <w:rsid w:val="00FB1D21"/>
    <w:rsid w:val="00FB1DAD"/>
    <w:rsid w:val="00FB41BD"/>
    <w:rsid w:val="00FB49DF"/>
    <w:rsid w:val="00FB4EAD"/>
    <w:rsid w:val="00FB65A1"/>
    <w:rsid w:val="00FB6ADC"/>
    <w:rsid w:val="00FB755F"/>
    <w:rsid w:val="00FB7E9B"/>
    <w:rsid w:val="00FB7F21"/>
    <w:rsid w:val="00FC051E"/>
    <w:rsid w:val="00FC063D"/>
    <w:rsid w:val="00FC0BFE"/>
    <w:rsid w:val="00FC0F35"/>
    <w:rsid w:val="00FC10C1"/>
    <w:rsid w:val="00FC1ABA"/>
    <w:rsid w:val="00FC1D60"/>
    <w:rsid w:val="00FC23FD"/>
    <w:rsid w:val="00FC2908"/>
    <w:rsid w:val="00FC2AAE"/>
    <w:rsid w:val="00FC2BE4"/>
    <w:rsid w:val="00FC31A5"/>
    <w:rsid w:val="00FC3C0D"/>
    <w:rsid w:val="00FC4035"/>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0F80"/>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0C0"/>
    <w:rsid w:val="00FD7291"/>
    <w:rsid w:val="00FD7432"/>
    <w:rsid w:val="00FD7570"/>
    <w:rsid w:val="00FD7858"/>
    <w:rsid w:val="00FD7CDB"/>
    <w:rsid w:val="00FE0E68"/>
    <w:rsid w:val="00FE1730"/>
    <w:rsid w:val="00FE1A82"/>
    <w:rsid w:val="00FE264F"/>
    <w:rsid w:val="00FE287C"/>
    <w:rsid w:val="00FE35B1"/>
    <w:rsid w:val="00FE3D34"/>
    <w:rsid w:val="00FE4389"/>
    <w:rsid w:val="00FE531D"/>
    <w:rsid w:val="00FE577A"/>
    <w:rsid w:val="00FE5E96"/>
    <w:rsid w:val="00FE669D"/>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C04"/>
    <w:rsid w:val="00FF4E29"/>
    <w:rsid w:val="00FF524B"/>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57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1,—ño’i—Ž,列表段落"/>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1 字元,—ño’i—Ž 字元,列表段落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C3710C"/>
    <w:pPr>
      <w:numPr>
        <w:numId w:val="14"/>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C3710C"/>
    <w:rPr>
      <w:rFonts w:ascii="Times" w:hAnsi="Times"/>
      <w:szCs w:val="24"/>
      <w:lang w:val="en-GB"/>
    </w:rPr>
  </w:style>
  <w:style w:type="paragraph" w:customStyle="1" w:styleId="B1">
    <w:name w:val="B1"/>
    <w:basedOn w:val="afd"/>
    <w:link w:val="B1Char"/>
    <w:qFormat/>
    <w:rsid w:val="009B1476"/>
    <w:pPr>
      <w:spacing w:after="180"/>
      <w:ind w:left="568" w:hanging="284"/>
      <w:contextualSpacing w:val="0"/>
      <w:jc w:val="left"/>
    </w:pPr>
    <w:rPr>
      <w:rFonts w:ascii="Times New Roman" w:eastAsia="SimSun" w:hAnsi="Times New Roman"/>
      <w:szCs w:val="20"/>
      <w:lang w:eastAsia="x-none"/>
    </w:rPr>
  </w:style>
  <w:style w:type="character" w:customStyle="1" w:styleId="B1Char">
    <w:name w:val="B1 Char"/>
    <w:link w:val="B1"/>
    <w:rsid w:val="009B1476"/>
    <w:rPr>
      <w:rFonts w:eastAsia="SimSun"/>
      <w:lang w:val="en-GB" w:eastAsia="x-none"/>
    </w:rPr>
  </w:style>
  <w:style w:type="paragraph" w:styleId="afd">
    <w:name w:val="List"/>
    <w:basedOn w:val="a"/>
    <w:semiHidden/>
    <w:unhideWhenUsed/>
    <w:rsid w:val="009B1476"/>
    <w:pPr>
      <w:ind w:left="283" w:hanging="283"/>
      <w:contextualSpacing/>
    </w:pPr>
  </w:style>
  <w:style w:type="table" w:styleId="5-1">
    <w:name w:val="Grid Table 5 Dark Accent 1"/>
    <w:basedOn w:val="a1"/>
    <w:uiPriority w:val="50"/>
    <w:rsid w:val="007F0D4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0741332">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57354234">
      <w:bodyDiv w:val="1"/>
      <w:marLeft w:val="0"/>
      <w:marRight w:val="0"/>
      <w:marTop w:val="0"/>
      <w:marBottom w:val="0"/>
      <w:divBdr>
        <w:top w:val="none" w:sz="0" w:space="0" w:color="auto"/>
        <w:left w:val="none" w:sz="0" w:space="0" w:color="auto"/>
        <w:bottom w:val="none" w:sz="0" w:space="0" w:color="auto"/>
        <w:right w:val="none" w:sz="0" w:space="0" w:color="auto"/>
      </w:divBdr>
    </w:div>
    <w:div w:id="159664970">
      <w:bodyDiv w:val="1"/>
      <w:marLeft w:val="0"/>
      <w:marRight w:val="0"/>
      <w:marTop w:val="0"/>
      <w:marBottom w:val="0"/>
      <w:divBdr>
        <w:top w:val="none" w:sz="0" w:space="0" w:color="auto"/>
        <w:left w:val="none" w:sz="0" w:space="0" w:color="auto"/>
        <w:bottom w:val="none" w:sz="0" w:space="0" w:color="auto"/>
        <w:right w:val="none" w:sz="0" w:space="0" w:color="auto"/>
      </w:divBdr>
    </w:div>
    <w:div w:id="162087084">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02539243">
      <w:bodyDiv w:val="1"/>
      <w:marLeft w:val="0"/>
      <w:marRight w:val="0"/>
      <w:marTop w:val="0"/>
      <w:marBottom w:val="0"/>
      <w:divBdr>
        <w:top w:val="none" w:sz="0" w:space="0" w:color="auto"/>
        <w:left w:val="none" w:sz="0" w:space="0" w:color="auto"/>
        <w:bottom w:val="none" w:sz="0" w:space="0" w:color="auto"/>
        <w:right w:val="none" w:sz="0" w:space="0" w:color="auto"/>
      </w:divBdr>
    </w:div>
    <w:div w:id="320500253">
      <w:bodyDiv w:val="1"/>
      <w:marLeft w:val="0"/>
      <w:marRight w:val="0"/>
      <w:marTop w:val="0"/>
      <w:marBottom w:val="0"/>
      <w:divBdr>
        <w:top w:val="none" w:sz="0" w:space="0" w:color="auto"/>
        <w:left w:val="none" w:sz="0" w:space="0" w:color="auto"/>
        <w:bottom w:val="none" w:sz="0" w:space="0" w:color="auto"/>
        <w:right w:val="none" w:sz="0" w:space="0" w:color="auto"/>
      </w:divBdr>
      <w:divsChild>
        <w:div w:id="1160464090">
          <w:marLeft w:val="547"/>
          <w:marRight w:val="0"/>
          <w:marTop w:val="0"/>
          <w:marBottom w:val="0"/>
          <w:divBdr>
            <w:top w:val="none" w:sz="0" w:space="0" w:color="auto"/>
            <w:left w:val="none" w:sz="0" w:space="0" w:color="auto"/>
            <w:bottom w:val="none" w:sz="0" w:space="0" w:color="auto"/>
            <w:right w:val="none" w:sz="0" w:space="0" w:color="auto"/>
          </w:divBdr>
        </w:div>
        <w:div w:id="1004741369">
          <w:marLeft w:val="547"/>
          <w:marRight w:val="0"/>
          <w:marTop w:val="0"/>
          <w:marBottom w:val="0"/>
          <w:divBdr>
            <w:top w:val="none" w:sz="0" w:space="0" w:color="auto"/>
            <w:left w:val="none" w:sz="0" w:space="0" w:color="auto"/>
            <w:bottom w:val="none" w:sz="0" w:space="0" w:color="auto"/>
            <w:right w:val="none" w:sz="0" w:space="0" w:color="auto"/>
          </w:divBdr>
        </w:div>
        <w:div w:id="1516310219">
          <w:marLeft w:val="547"/>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9815760">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367607993">
          <w:marLeft w:val="475"/>
          <w:marRight w:val="0"/>
          <w:marTop w:val="320"/>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 w:id="15684870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2327011">
      <w:bodyDiv w:val="1"/>
      <w:marLeft w:val="0"/>
      <w:marRight w:val="0"/>
      <w:marTop w:val="0"/>
      <w:marBottom w:val="0"/>
      <w:divBdr>
        <w:top w:val="none" w:sz="0" w:space="0" w:color="auto"/>
        <w:left w:val="none" w:sz="0" w:space="0" w:color="auto"/>
        <w:bottom w:val="none" w:sz="0" w:space="0" w:color="auto"/>
        <w:right w:val="none" w:sz="0" w:space="0" w:color="auto"/>
      </w:divBdr>
    </w:div>
    <w:div w:id="596907325">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27903926">
      <w:bodyDiv w:val="1"/>
      <w:marLeft w:val="0"/>
      <w:marRight w:val="0"/>
      <w:marTop w:val="0"/>
      <w:marBottom w:val="0"/>
      <w:divBdr>
        <w:top w:val="none" w:sz="0" w:space="0" w:color="auto"/>
        <w:left w:val="none" w:sz="0" w:space="0" w:color="auto"/>
        <w:bottom w:val="none" w:sz="0" w:space="0" w:color="auto"/>
        <w:right w:val="none" w:sz="0" w:space="0" w:color="auto"/>
      </w:divBdr>
    </w:div>
    <w:div w:id="63845968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90188435">
      <w:bodyDiv w:val="1"/>
      <w:marLeft w:val="0"/>
      <w:marRight w:val="0"/>
      <w:marTop w:val="0"/>
      <w:marBottom w:val="0"/>
      <w:divBdr>
        <w:top w:val="none" w:sz="0" w:space="0" w:color="auto"/>
        <w:left w:val="none" w:sz="0" w:space="0" w:color="auto"/>
        <w:bottom w:val="none" w:sz="0" w:space="0" w:color="auto"/>
        <w:right w:val="none" w:sz="0" w:space="0" w:color="auto"/>
      </w:divBdr>
    </w:div>
    <w:div w:id="696925863">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4429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52377285">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122419">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61269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733479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75150922">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70060237">
      <w:bodyDiv w:val="1"/>
      <w:marLeft w:val="0"/>
      <w:marRight w:val="0"/>
      <w:marTop w:val="0"/>
      <w:marBottom w:val="0"/>
      <w:divBdr>
        <w:top w:val="none" w:sz="0" w:space="0" w:color="auto"/>
        <w:left w:val="none" w:sz="0" w:space="0" w:color="auto"/>
        <w:bottom w:val="none" w:sz="0" w:space="0" w:color="auto"/>
        <w:right w:val="none" w:sz="0" w:space="0" w:color="auto"/>
      </w:divBdr>
      <w:divsChild>
        <w:div w:id="1429496132">
          <w:marLeft w:val="1166"/>
          <w:marRight w:val="0"/>
          <w:marTop w:val="96"/>
          <w:marBottom w:val="0"/>
          <w:divBdr>
            <w:top w:val="none" w:sz="0" w:space="0" w:color="auto"/>
            <w:left w:val="none" w:sz="0" w:space="0" w:color="auto"/>
            <w:bottom w:val="none" w:sz="0" w:space="0" w:color="auto"/>
            <w:right w:val="none" w:sz="0" w:space="0" w:color="auto"/>
          </w:divBdr>
        </w:div>
        <w:div w:id="1276404740">
          <w:marLeft w:val="1166"/>
          <w:marRight w:val="0"/>
          <w:marTop w:val="96"/>
          <w:marBottom w:val="0"/>
          <w:divBdr>
            <w:top w:val="none" w:sz="0" w:space="0" w:color="auto"/>
            <w:left w:val="none" w:sz="0" w:space="0" w:color="auto"/>
            <w:bottom w:val="none" w:sz="0" w:space="0" w:color="auto"/>
            <w:right w:val="none" w:sz="0" w:space="0" w:color="auto"/>
          </w:divBdr>
        </w:div>
        <w:div w:id="536620351">
          <w:marLeft w:val="1800"/>
          <w:marRight w:val="0"/>
          <w:marTop w:val="77"/>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593102">
      <w:bodyDiv w:val="1"/>
      <w:marLeft w:val="0"/>
      <w:marRight w:val="0"/>
      <w:marTop w:val="0"/>
      <w:marBottom w:val="0"/>
      <w:divBdr>
        <w:top w:val="none" w:sz="0" w:space="0" w:color="auto"/>
        <w:left w:val="none" w:sz="0" w:space="0" w:color="auto"/>
        <w:bottom w:val="none" w:sz="0" w:space="0" w:color="auto"/>
        <w:right w:val="none" w:sz="0" w:space="0" w:color="auto"/>
      </w:divBdr>
    </w:div>
    <w:div w:id="1409881931">
      <w:bodyDiv w:val="1"/>
      <w:marLeft w:val="0"/>
      <w:marRight w:val="0"/>
      <w:marTop w:val="0"/>
      <w:marBottom w:val="0"/>
      <w:divBdr>
        <w:top w:val="none" w:sz="0" w:space="0" w:color="auto"/>
        <w:left w:val="none" w:sz="0" w:space="0" w:color="auto"/>
        <w:bottom w:val="none" w:sz="0" w:space="0" w:color="auto"/>
        <w:right w:val="none" w:sz="0" w:space="0" w:color="auto"/>
      </w:divBdr>
      <w:divsChild>
        <w:div w:id="2077121645">
          <w:marLeft w:val="547"/>
          <w:marRight w:val="0"/>
          <w:marTop w:val="0"/>
          <w:marBottom w:val="0"/>
          <w:divBdr>
            <w:top w:val="none" w:sz="0" w:space="0" w:color="auto"/>
            <w:left w:val="none" w:sz="0" w:space="0" w:color="auto"/>
            <w:bottom w:val="none" w:sz="0" w:space="0" w:color="auto"/>
            <w:right w:val="none" w:sz="0" w:space="0" w:color="auto"/>
          </w:divBdr>
        </w:div>
        <w:div w:id="1555004000">
          <w:marLeft w:val="547"/>
          <w:marRight w:val="0"/>
          <w:marTop w:val="0"/>
          <w:marBottom w:val="0"/>
          <w:divBdr>
            <w:top w:val="none" w:sz="0" w:space="0" w:color="auto"/>
            <w:left w:val="none" w:sz="0" w:space="0" w:color="auto"/>
            <w:bottom w:val="none" w:sz="0" w:space="0" w:color="auto"/>
            <w:right w:val="none" w:sz="0" w:space="0" w:color="auto"/>
          </w:divBdr>
        </w:div>
        <w:div w:id="506019833">
          <w:marLeft w:val="547"/>
          <w:marRight w:val="0"/>
          <w:marTop w:val="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9788940">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46137848">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05426466">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5CA743-E7EA-48D9-B460-E77F6CACE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81c2d00d-6e98-4ecf-9fde-812538fb8530"/>
    <ds:schemaRef ds:uri="http://www.w3.org/XML/1998/namespace"/>
    <ds:schemaRef ds:uri="http://purl.org/dc/dcmityp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schemas.microsoft.com/sharepoint/v4"/>
    <ds:schemaRef ds:uri="9238aee7-caa6-41e3-83d0-457e088803cc"/>
    <ds:schemaRef ds:uri="http://purl.org/dc/term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4C72EF22-6EF2-4B8C-9FDA-83D239F2E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625</TotalTime>
  <Pages>3</Pages>
  <Words>1341</Words>
  <Characters>7214</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NR-U</vt:lpstr>
      <vt:lpstr>LAA</vt:lpstr>
    </vt:vector>
  </TitlesOfParts>
  <Company>MediaTek</Company>
  <LinksUpToDate>false</LinksUpToDate>
  <CharactersWithSpaces>8538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creator>MediaTek Inc.;Darcy Tsai (蔡承融)</dc:creator>
  <cp:lastModifiedBy>Darcy Tsai (蔡承融)</cp:lastModifiedBy>
  <cp:revision>51</cp:revision>
  <cp:lastPrinted>2018-11-01T07:40:00Z</cp:lastPrinted>
  <dcterms:created xsi:type="dcterms:W3CDTF">2019-01-11T05:38:00Z</dcterms:created>
  <dcterms:modified xsi:type="dcterms:W3CDTF">2019-08-16T05:55:00Z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